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F1F6F" w14:textId="408F6143"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6D5546DE" wp14:editId="7B8C9C38">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33EB13E3"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546DE" id="_x0000_t202" coordsize="21600,21600" o:spt="202" path="m,l,21600r21600,l21600,xe">
                <v:stroke joinstyle="miter"/>
                <v:path gradientshapeok="t" o:connecttype="rect"/>
              </v:shapetype>
              <v:shape id="Text Box 2" o:spid="_x0000_s1026" type="#_x0000_t202" style="position:absolute;margin-left:1.8pt;margin-top:0;width:454.4pt;height:3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33EB13E3"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642FF7">
        <w:rPr>
          <w:b/>
          <w:color w:val="007C31"/>
          <w:sz w:val="48"/>
          <w:szCs w:val="48"/>
        </w:rPr>
        <w:t xml:space="preserve">169 </w:t>
      </w:r>
      <w:r w:rsidR="00C30802" w:rsidRPr="00C30802">
        <w:rPr>
          <w:b/>
          <w:color w:val="007C31"/>
          <w:sz w:val="48"/>
          <w:szCs w:val="48"/>
        </w:rPr>
        <w:t>‘</w:t>
      </w:r>
      <w:r w:rsidR="00BE0D46" w:rsidRPr="00923268">
        <w:rPr>
          <w:b/>
          <w:color w:val="007C31"/>
          <w:sz w:val="48"/>
          <w:szCs w:val="48"/>
        </w:rPr>
        <w:t xml:space="preserve">Managing </w:t>
      </w:r>
      <w:r w:rsidR="00114115" w:rsidRPr="00923268">
        <w:rPr>
          <w:b/>
          <w:color w:val="007C31"/>
          <w:sz w:val="48"/>
          <w:szCs w:val="48"/>
        </w:rPr>
        <w:t>the Consumer</w:t>
      </w:r>
      <w:r w:rsidR="00923268" w:rsidRPr="00923268">
        <w:rPr>
          <w:b/>
          <w:color w:val="007C31"/>
          <w:sz w:val="48"/>
          <w:szCs w:val="48"/>
        </w:rPr>
        <w:t>’</w:t>
      </w:r>
      <w:r w:rsidR="00114115" w:rsidRPr="00923268">
        <w:rPr>
          <w:b/>
          <w:color w:val="007C31"/>
          <w:sz w:val="48"/>
          <w:szCs w:val="48"/>
        </w:rPr>
        <w:t>s</w:t>
      </w:r>
      <w:r w:rsidR="00BE0D46" w:rsidRPr="00923268">
        <w:rPr>
          <w:b/>
          <w:color w:val="007C31"/>
          <w:sz w:val="48"/>
          <w:szCs w:val="48"/>
        </w:rPr>
        <w:t xml:space="preserve"> </w:t>
      </w:r>
      <w:r w:rsidR="00923268" w:rsidRPr="00923268">
        <w:rPr>
          <w:b/>
          <w:color w:val="007C31"/>
          <w:sz w:val="48"/>
          <w:szCs w:val="48"/>
        </w:rPr>
        <w:t>r</w:t>
      </w:r>
      <w:r w:rsidR="00BE0D46" w:rsidRPr="00923268">
        <w:rPr>
          <w:b/>
          <w:color w:val="007C31"/>
          <w:sz w:val="48"/>
          <w:szCs w:val="48"/>
        </w:rPr>
        <w:t>efus</w:t>
      </w:r>
      <w:r w:rsidR="00923268" w:rsidRPr="00923268">
        <w:rPr>
          <w:b/>
          <w:color w:val="007C31"/>
          <w:sz w:val="48"/>
          <w:szCs w:val="48"/>
        </w:rPr>
        <w:t>al of</w:t>
      </w:r>
      <w:r w:rsidR="00BE0D46" w:rsidRPr="00923268">
        <w:rPr>
          <w:b/>
          <w:color w:val="007C31"/>
          <w:sz w:val="48"/>
          <w:szCs w:val="48"/>
        </w:rPr>
        <w:t xml:space="preserve"> a </w:t>
      </w:r>
      <w:r w:rsidR="001B23CE" w:rsidRPr="00923268">
        <w:rPr>
          <w:b/>
          <w:color w:val="007C31"/>
          <w:sz w:val="48"/>
          <w:szCs w:val="48"/>
        </w:rPr>
        <w:t>Smart Mete</w:t>
      </w:r>
      <w:r w:rsidR="0049551A" w:rsidRPr="00923268">
        <w:rPr>
          <w:b/>
          <w:color w:val="007C31"/>
          <w:sz w:val="48"/>
          <w:szCs w:val="48"/>
        </w:rPr>
        <w:t>r</w:t>
      </w:r>
      <w:r w:rsidR="00C30802" w:rsidRPr="00923268">
        <w:rPr>
          <w:b/>
          <w:color w:val="007C31"/>
          <w:sz w:val="48"/>
          <w:szCs w:val="48"/>
        </w:rPr>
        <w:t>’</w:t>
      </w:r>
    </w:p>
    <w:p w14:paraId="5B35B340" w14:textId="7A33DB11" w:rsidR="00EF290F" w:rsidRPr="00C30802" w:rsidRDefault="00BA5D10" w:rsidP="00DB0807">
      <w:pPr>
        <w:rPr>
          <w:b/>
          <w:color w:val="007C31"/>
          <w:sz w:val="48"/>
          <w:szCs w:val="48"/>
        </w:rPr>
      </w:pPr>
      <w:r>
        <w:rPr>
          <w:b/>
          <w:color w:val="007C31"/>
          <w:sz w:val="48"/>
          <w:szCs w:val="48"/>
        </w:rPr>
        <w:t xml:space="preserve">Second </w:t>
      </w:r>
      <w:r w:rsidR="001B793E">
        <w:rPr>
          <w:b/>
          <w:color w:val="007C31"/>
          <w:sz w:val="48"/>
          <w:szCs w:val="48"/>
        </w:rPr>
        <w:t>Refinement</w:t>
      </w:r>
      <w:r w:rsidR="00EF290F">
        <w:rPr>
          <w:b/>
          <w:color w:val="007C31"/>
          <w:sz w:val="48"/>
          <w:szCs w:val="48"/>
        </w:rPr>
        <w:t xml:space="preserve"> Consultation</w:t>
      </w:r>
    </w:p>
    <w:p w14:paraId="362A747E" w14:textId="77777777" w:rsidR="00C30802" w:rsidRDefault="00AF2270" w:rsidP="00C30802">
      <w:pPr>
        <w:pStyle w:val="Subtitle"/>
      </w:pPr>
      <w:r>
        <w:t>Responding to this consultation</w:t>
      </w:r>
    </w:p>
    <w:p w14:paraId="15C3E23D" w14:textId="17131C27" w:rsidR="00542DE0" w:rsidRDefault="00542DE0" w:rsidP="00542DE0">
      <w:r>
        <w:t xml:space="preserve">This is the </w:t>
      </w:r>
      <w:r w:rsidR="00BA5D10">
        <w:t xml:space="preserve">Second </w:t>
      </w:r>
      <w:r>
        <w:t xml:space="preserve">Refinement Consultation for </w:t>
      </w:r>
      <w:hyperlink r:id="rId11" w:history="1">
        <w:r w:rsidR="00464BA7" w:rsidRPr="00923268">
          <w:rPr>
            <w:rStyle w:val="Hyperlink"/>
          </w:rPr>
          <w:t xml:space="preserve">MP169 'Managing </w:t>
        </w:r>
        <w:r w:rsidR="00923268" w:rsidRPr="00923268">
          <w:rPr>
            <w:rStyle w:val="Hyperlink"/>
          </w:rPr>
          <w:t>the Consumer’s r</w:t>
        </w:r>
        <w:r w:rsidR="00464BA7" w:rsidRPr="00923268">
          <w:rPr>
            <w:rStyle w:val="Hyperlink"/>
          </w:rPr>
          <w:t>efus</w:t>
        </w:r>
        <w:r w:rsidR="00923268" w:rsidRPr="00923268">
          <w:rPr>
            <w:rStyle w:val="Hyperlink"/>
          </w:rPr>
          <w:t>al</w:t>
        </w:r>
        <w:r w:rsidR="00464BA7" w:rsidRPr="00923268">
          <w:rPr>
            <w:rStyle w:val="Hyperlink"/>
          </w:rPr>
          <w:t xml:space="preserve"> a Smart Meter'</w:t>
        </w:r>
      </w:hyperlink>
      <w:r w:rsidR="00464BA7" w:rsidRPr="00923268">
        <w:t>.</w:t>
      </w:r>
    </w:p>
    <w:p w14:paraId="16CAF72F" w14:textId="4C09639C"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2F111A">
        <w:t>F</w:t>
      </w:r>
      <w:r w:rsidR="00EC2163" w:rsidRPr="00EC2163">
        <w:t xml:space="preserve">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03798252" w14:textId="6356B95D"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1B23CE">
        <w:t>169</w:t>
      </w:r>
      <w:r>
        <w:t xml:space="preserve"> </w:t>
      </w:r>
      <w:r w:rsidR="00BA5D10" w:rsidRPr="00985A9A">
        <w:rPr>
          <w:b/>
          <w:bCs/>
        </w:rPr>
        <w:t>Second</w:t>
      </w:r>
      <w:r w:rsidR="00BA5D10">
        <w:t xml:space="preserve"> </w:t>
      </w:r>
      <w:r w:rsidR="001B793E">
        <w:t>Refinement</w:t>
      </w:r>
      <w:r>
        <w:t xml:space="preserve"> Consultation response’.</w:t>
      </w:r>
    </w:p>
    <w:p w14:paraId="678938C3" w14:textId="1AA8BD88" w:rsidR="00C30802" w:rsidRDefault="00AF2270" w:rsidP="00AF2270">
      <w:r>
        <w:t xml:space="preserve">If you have any questions or wish to respond verbally, please </w:t>
      </w:r>
      <w:r w:rsidR="001B23CE">
        <w:t xml:space="preserve">contact </w:t>
      </w:r>
      <w:r w:rsidR="00BA5D10">
        <w:t>Ali Beard</w:t>
      </w:r>
      <w:r w:rsidR="001B23CE">
        <w:t xml:space="preserve"> </w:t>
      </w:r>
      <w:r>
        <w:t xml:space="preserve">on 020 </w:t>
      </w:r>
      <w:r w:rsidR="00BA5D10">
        <w:t>970 1105</w:t>
      </w:r>
      <w:r>
        <w:t xml:space="preserve"> or email </w:t>
      </w:r>
      <w:hyperlink r:id="rId13" w:history="1">
        <w:r w:rsidRPr="00711D1D">
          <w:rPr>
            <w:rStyle w:val="Hyperlink"/>
          </w:rPr>
          <w:t>sec.change@gemserv.com</w:t>
        </w:r>
      </w:hyperlink>
      <w:r>
        <w:t>.</w:t>
      </w:r>
    </w:p>
    <w:p w14:paraId="16537ACB" w14:textId="77777777" w:rsidR="00AF2270" w:rsidRDefault="00AF2270" w:rsidP="00AF2270">
      <w:pPr>
        <w:pStyle w:val="Subtitle"/>
      </w:pPr>
      <w:r>
        <w:t>Deadline for responses</w:t>
      </w:r>
    </w:p>
    <w:p w14:paraId="1B9A6B15" w14:textId="00CA598B" w:rsidR="00AF2270" w:rsidRDefault="00AF2270" w:rsidP="00C30802">
      <w:r>
        <w:t xml:space="preserve">This consultation will close at </w:t>
      </w:r>
      <w:r w:rsidRPr="008D29ED">
        <w:rPr>
          <w:b/>
        </w:rPr>
        <w:t>17:00</w:t>
      </w:r>
      <w:r>
        <w:t xml:space="preserve"> on</w:t>
      </w:r>
      <w:r w:rsidR="00395115">
        <w:t xml:space="preserve"> </w:t>
      </w:r>
      <w:r w:rsidR="00395115" w:rsidRPr="003070E4">
        <w:rPr>
          <w:b/>
          <w:bCs/>
        </w:rPr>
        <w:t xml:space="preserve">Wednesday </w:t>
      </w:r>
      <w:r w:rsidR="007127E7" w:rsidRPr="003070E4">
        <w:rPr>
          <w:b/>
          <w:bCs/>
        </w:rPr>
        <w:t>1</w:t>
      </w:r>
      <w:r w:rsidR="00395115" w:rsidRPr="003070E4">
        <w:rPr>
          <w:b/>
          <w:bCs/>
        </w:rPr>
        <w:t xml:space="preserve"> </w:t>
      </w:r>
      <w:r w:rsidR="007127E7" w:rsidRPr="003070E4">
        <w:rPr>
          <w:b/>
          <w:bCs/>
        </w:rPr>
        <w:t>October</w:t>
      </w:r>
      <w:r w:rsidR="00395115" w:rsidRPr="003070E4">
        <w:rPr>
          <w:b/>
          <w:bCs/>
        </w:rPr>
        <w:t xml:space="preserve"> 202</w:t>
      </w:r>
      <w:r w:rsidR="007127E7" w:rsidRPr="003070E4">
        <w:rPr>
          <w:b/>
          <w:bCs/>
        </w:rPr>
        <w:t>5</w:t>
      </w:r>
      <w:r w:rsidR="00395115" w:rsidRPr="003070E4">
        <w:t>.</w:t>
      </w:r>
      <w:r w:rsidR="00395115">
        <w:t xml:space="preserve"> </w:t>
      </w:r>
      <w:r>
        <w:t xml:space="preserve"> </w:t>
      </w:r>
    </w:p>
    <w:p w14:paraId="0E0AB3FD" w14:textId="77777777" w:rsidR="00AF2270" w:rsidRDefault="00AF2270" w:rsidP="00C30802">
      <w:r>
        <w:t xml:space="preserve">The </w:t>
      </w:r>
      <w:r w:rsidR="001B793E">
        <w:t>Proposer</w:t>
      </w:r>
      <w:r>
        <w:t xml:space="preserve"> may not be able to consider late responses.</w:t>
      </w:r>
    </w:p>
    <w:p w14:paraId="4BA79C98" w14:textId="77777777" w:rsidR="00C30802" w:rsidRDefault="00C30802" w:rsidP="00C30802"/>
    <w:p w14:paraId="782F4915" w14:textId="77777777" w:rsidR="00542DE0" w:rsidRDefault="00542DE0" w:rsidP="00C30802">
      <w:pPr>
        <w:pStyle w:val="Subtitle"/>
        <w:pageBreakBefore/>
      </w:pPr>
      <w:r>
        <w:lastRenderedPageBreak/>
        <w:t>Summary of the proposal</w:t>
      </w:r>
    </w:p>
    <w:p w14:paraId="4913B0FA" w14:textId="77777777" w:rsidR="00542DE0" w:rsidRDefault="00542DE0" w:rsidP="00542DE0">
      <w:pPr>
        <w:pStyle w:val="Heading2"/>
      </w:pPr>
      <w:r>
        <w:t>What is the issue?</w:t>
      </w:r>
    </w:p>
    <w:p w14:paraId="4F50E9D5" w14:textId="5895B5CF" w:rsidR="00FD5AC9" w:rsidRDefault="00FD5AC9" w:rsidP="00FD5AC9">
      <w:r>
        <w:t xml:space="preserve">Some Consumers may not want a Smart Meter due to concerns about radio frequency signals, data privacy or other </w:t>
      </w:r>
      <w:r w:rsidR="003070E4">
        <w:t>health or safety</w:t>
      </w:r>
      <w:r>
        <w:t xml:space="preserve"> concerns. In some instances, consumers are </w:t>
      </w:r>
      <w:r w:rsidRPr="00520A0E">
        <w:t xml:space="preserve">approaching their Supplier to get </w:t>
      </w:r>
      <w:r>
        <w:t>a</w:t>
      </w:r>
      <w:r w:rsidRPr="00520A0E">
        <w:t xml:space="preserve"> </w:t>
      </w:r>
      <w:r>
        <w:t>S</w:t>
      </w:r>
      <w:r w:rsidRPr="00520A0E">
        <w:t xml:space="preserve">mart </w:t>
      </w:r>
      <w:r>
        <w:t>M</w:t>
      </w:r>
      <w:r w:rsidRPr="00520A0E">
        <w:t>eter install</w:t>
      </w:r>
      <w:r>
        <w:t>ed</w:t>
      </w:r>
      <w:r w:rsidRPr="00520A0E">
        <w:t xml:space="preserve"> in </w:t>
      </w:r>
      <w:r>
        <w:t>‘</w:t>
      </w:r>
      <w:r w:rsidRPr="00520A0E">
        <w:t>dumb mode</w:t>
      </w:r>
      <w:r w:rsidR="00566BE3">
        <w:t>’</w:t>
      </w:r>
      <w:r w:rsidRPr="00520A0E">
        <w:t xml:space="preserve"> to allow for the communications to be </w:t>
      </w:r>
      <w:r>
        <w:t xml:space="preserve">limited or </w:t>
      </w:r>
      <w:r w:rsidRPr="00520A0E">
        <w:t xml:space="preserve">‘disabled’. </w:t>
      </w:r>
      <w:r>
        <w:t xml:space="preserve">However, </w:t>
      </w:r>
      <w:r w:rsidRPr="00D9455A">
        <w:t>there is currently no way to do this without impacting other obligations within the SEC.</w:t>
      </w:r>
      <w:r w:rsidRPr="00520A0E">
        <w:t xml:space="preserve"> </w:t>
      </w:r>
    </w:p>
    <w:p w14:paraId="2BE0BA05" w14:textId="77777777" w:rsidR="00542DE0" w:rsidRPr="00F43305" w:rsidRDefault="00542DE0" w:rsidP="00542DE0"/>
    <w:p w14:paraId="674D1447" w14:textId="77777777" w:rsidR="00542DE0" w:rsidRDefault="00542DE0" w:rsidP="00542DE0">
      <w:pPr>
        <w:pStyle w:val="Heading2"/>
      </w:pPr>
      <w:r>
        <w:t>What is the solution?</w:t>
      </w:r>
    </w:p>
    <w:p w14:paraId="4CAC2637" w14:textId="2E03A0A3" w:rsidR="003070E4" w:rsidRDefault="00BA5DEA" w:rsidP="00BA5DEA">
      <w:r>
        <w:t xml:space="preserve">The Proposed Solution is to introduce a </w:t>
      </w:r>
      <w:r w:rsidRPr="001F60EA">
        <w:t xml:space="preserve">‘Restricted’ </w:t>
      </w:r>
      <w:r w:rsidR="001F60EA">
        <w:t>flag</w:t>
      </w:r>
      <w:r>
        <w:t xml:space="preserve"> to be applicable to Devices which are SMETS2+ </w:t>
      </w:r>
      <w:r w:rsidR="003070E4">
        <w:t xml:space="preserve">credit </w:t>
      </w:r>
      <w:r>
        <w:t xml:space="preserve">only. </w:t>
      </w:r>
    </w:p>
    <w:p w14:paraId="3C989386" w14:textId="752372D9" w:rsidR="000A4E2F" w:rsidRPr="00C368F2" w:rsidRDefault="000A4E2F" w:rsidP="00BA5DEA">
      <w:pPr>
        <w:rPr>
          <w:u w:val="single"/>
        </w:rPr>
      </w:pPr>
      <w:r w:rsidRPr="00C368F2">
        <w:rPr>
          <w:u w:val="single"/>
        </w:rPr>
        <w:t>There are three Solution Options.</w:t>
      </w:r>
    </w:p>
    <w:p w14:paraId="6E7C3C34" w14:textId="69F83DB0" w:rsidR="000A4E2F" w:rsidRDefault="000A4E2F" w:rsidP="00BA5DEA">
      <w:r>
        <w:t xml:space="preserve">Solution Option 1a and </w:t>
      </w:r>
      <w:r w:rsidR="00D465BA">
        <w:t xml:space="preserve">1b involved DCC System Changes, Solution Option 2 does not involve DCC System Changes but instead an industry </w:t>
      </w:r>
      <w:r w:rsidR="001F60EA">
        <w:t xml:space="preserve">SEC </w:t>
      </w:r>
      <w:r w:rsidR="00D465BA">
        <w:t>Agreed Procedure</w:t>
      </w:r>
      <w:r w:rsidR="001F60EA">
        <w:t xml:space="preserve"> (SAP)</w:t>
      </w:r>
      <w:r w:rsidR="00D465BA">
        <w:t>.</w:t>
      </w:r>
    </w:p>
    <w:p w14:paraId="3EC92079" w14:textId="070D45D6" w:rsidR="000A4E2F" w:rsidRPr="00D465BA" w:rsidRDefault="00D465BA" w:rsidP="00BA5DEA">
      <w:pPr>
        <w:rPr>
          <w:b/>
          <w:bCs/>
        </w:rPr>
      </w:pPr>
      <w:r w:rsidRPr="00D465BA">
        <w:rPr>
          <w:b/>
          <w:bCs/>
        </w:rPr>
        <w:t>Solution option 1a and 1b</w:t>
      </w:r>
    </w:p>
    <w:p w14:paraId="5C919812" w14:textId="40716EE6" w:rsidR="00BA5DEA" w:rsidRDefault="00BA5DEA" w:rsidP="00BA5DEA">
      <w:r>
        <w:t xml:space="preserve">This will </w:t>
      </w:r>
      <w:r w:rsidR="00D465BA">
        <w:t>implement</w:t>
      </w:r>
      <w:r>
        <w:t xml:space="preserve"> a Data Service Provider (DSP) System flag which indicates that a Smart Meter has restricted communications due to consumer choice</w:t>
      </w:r>
      <w:r w:rsidR="00BC087E">
        <w:t xml:space="preserve">, this flag will be </w:t>
      </w:r>
      <w:r w:rsidR="00E26CB2">
        <w:t xml:space="preserve">added or removed by the SEC Party notifying the DCC via </w:t>
      </w:r>
      <w:r w:rsidR="00093A89">
        <w:t>Future Services Management (FSM)</w:t>
      </w:r>
      <w:r w:rsidR="00E26CB2">
        <w:t>.</w:t>
      </w:r>
    </w:p>
    <w:p w14:paraId="28E52CBA" w14:textId="4845C1F3" w:rsidR="006346B1" w:rsidRDefault="006346B1" w:rsidP="00BA5DEA">
      <w:r>
        <w:t>Solution Option 1a means the Solution will be implemented into both DSP1 and DSP2. This functionality can commence from November 2026.</w:t>
      </w:r>
    </w:p>
    <w:p w14:paraId="1D76037A" w14:textId="503D7C76" w:rsidR="002F5175" w:rsidRDefault="002F5175" w:rsidP="00BA5DEA">
      <w:r>
        <w:t>Solution Option 1b means the Solution will be implemented into ONLY DSP2</w:t>
      </w:r>
      <w:r w:rsidR="00D62460">
        <w:t>. This functionality can commence from when migration has completed (expected to be late 2028/early 2029)</w:t>
      </w:r>
    </w:p>
    <w:p w14:paraId="75A7D312" w14:textId="6F0F97E9" w:rsidR="00694620" w:rsidRPr="00C368F2" w:rsidRDefault="00694620" w:rsidP="00BA5DEA">
      <w:pPr>
        <w:rPr>
          <w:b/>
          <w:bCs/>
        </w:rPr>
      </w:pPr>
      <w:r w:rsidRPr="00C368F2">
        <w:rPr>
          <w:b/>
          <w:bCs/>
        </w:rPr>
        <w:t>Solution Option 2 (SAP)</w:t>
      </w:r>
    </w:p>
    <w:p w14:paraId="72199CE5" w14:textId="24747C8E" w:rsidR="00365875" w:rsidRDefault="00694620" w:rsidP="00542DE0">
      <w:r>
        <w:t>This Solution</w:t>
      </w:r>
      <w:r w:rsidR="00365875">
        <w:t xml:space="preserve"> Option</w:t>
      </w:r>
      <w:r>
        <w:t xml:space="preserve"> will require </w:t>
      </w:r>
      <w:r w:rsidR="00852277">
        <w:t>SEC</w:t>
      </w:r>
      <w:r w:rsidR="003E548C">
        <w:t xml:space="preserve"> Parties to adjust their own systems to ensure they do not send </w:t>
      </w:r>
      <w:r w:rsidR="00852277">
        <w:t>a specific list of Service Requests to Consumers that have notified them that they do not want their data retrieved.</w:t>
      </w:r>
    </w:p>
    <w:p w14:paraId="73D0EC9E" w14:textId="77777777" w:rsidR="00694620" w:rsidRDefault="00694620" w:rsidP="00542DE0"/>
    <w:p w14:paraId="7B40969D" w14:textId="77777777" w:rsidR="00542DE0" w:rsidRDefault="00542DE0" w:rsidP="00542DE0">
      <w:pPr>
        <w:pStyle w:val="Heading2"/>
      </w:pPr>
      <w:r>
        <w:t>Will I be impacted?</w:t>
      </w:r>
    </w:p>
    <w:p w14:paraId="77DF0FB9" w14:textId="432BE204" w:rsidR="00542DE0" w:rsidRDefault="00EC13C3" w:rsidP="00542DE0">
      <w:r>
        <w:t xml:space="preserve">Depending on which Solution option is approved, </w:t>
      </w:r>
      <w:r w:rsidR="00542DE0">
        <w:t>MP</w:t>
      </w:r>
      <w:r w:rsidR="00AB2FFE">
        <w:t>169</w:t>
      </w:r>
      <w:r w:rsidR="00542DE0">
        <w:t xml:space="preserve"> is expected to impact the following SEC Parties:</w:t>
      </w:r>
    </w:p>
    <w:p w14:paraId="436B34CD" w14:textId="22DF0BA1" w:rsidR="00542DE0" w:rsidRPr="001D3157" w:rsidRDefault="001D3157" w:rsidP="00542DE0">
      <w:pPr>
        <w:pStyle w:val="ListParagraph"/>
      </w:pPr>
      <w:r w:rsidRPr="001D3157">
        <w:t>Large Suppliers</w:t>
      </w:r>
    </w:p>
    <w:p w14:paraId="33115DA6" w14:textId="06ACB0FD" w:rsidR="001D3157" w:rsidRPr="001D3157" w:rsidRDefault="001D3157" w:rsidP="00542DE0">
      <w:pPr>
        <w:pStyle w:val="ListParagraph"/>
      </w:pPr>
      <w:r w:rsidRPr="001D3157">
        <w:t>Small Suppliers</w:t>
      </w:r>
    </w:p>
    <w:p w14:paraId="0B69DF9B" w14:textId="200F27F5" w:rsidR="001D3157" w:rsidRPr="001D3157" w:rsidRDefault="001D3157" w:rsidP="00542DE0">
      <w:pPr>
        <w:pStyle w:val="ListParagraph"/>
      </w:pPr>
      <w:r w:rsidRPr="001D3157">
        <w:t>Electricity Network Operators</w:t>
      </w:r>
    </w:p>
    <w:p w14:paraId="4B92A6E6" w14:textId="52CBC30E" w:rsidR="001D3157" w:rsidRPr="001D3157" w:rsidRDefault="001D3157" w:rsidP="00542DE0">
      <w:pPr>
        <w:pStyle w:val="ListParagraph"/>
      </w:pPr>
      <w:r w:rsidRPr="001D3157">
        <w:t>Gas Network Operators</w:t>
      </w:r>
    </w:p>
    <w:p w14:paraId="1837DB59" w14:textId="050F0C76" w:rsidR="001D3157" w:rsidRPr="001D3157" w:rsidRDefault="001D3157" w:rsidP="00542DE0">
      <w:pPr>
        <w:pStyle w:val="ListParagraph"/>
      </w:pPr>
      <w:r w:rsidRPr="001D3157">
        <w:t>Other SEC Parties</w:t>
      </w:r>
    </w:p>
    <w:p w14:paraId="008725B4" w14:textId="62D3B0DB" w:rsidR="001D3157" w:rsidRPr="001D3157" w:rsidRDefault="001D3157" w:rsidP="00542DE0">
      <w:pPr>
        <w:pStyle w:val="ListParagraph"/>
      </w:pPr>
      <w:r w:rsidRPr="001D3157">
        <w:t>DCC</w:t>
      </w:r>
      <w:r w:rsidR="00852277">
        <w:t xml:space="preserve"> </w:t>
      </w:r>
    </w:p>
    <w:p w14:paraId="66A6AA93" w14:textId="6A8B03AE" w:rsidR="001D3157" w:rsidRPr="001D3157" w:rsidRDefault="001D3157" w:rsidP="00542DE0">
      <w:pPr>
        <w:pStyle w:val="ListParagraph"/>
      </w:pPr>
      <w:r w:rsidRPr="001D3157">
        <w:t>Shared Resource Providers</w:t>
      </w:r>
    </w:p>
    <w:p w14:paraId="4575301E" w14:textId="5AD96A53" w:rsidR="001D3157" w:rsidRPr="001D3157" w:rsidRDefault="001D3157" w:rsidP="00542DE0">
      <w:pPr>
        <w:pStyle w:val="ListParagraph"/>
      </w:pPr>
      <w:r w:rsidRPr="001D3157">
        <w:lastRenderedPageBreak/>
        <w:t>Meter Installers</w:t>
      </w:r>
    </w:p>
    <w:p w14:paraId="23F4CC84" w14:textId="2C334FBF" w:rsidR="001D3157" w:rsidRDefault="001D3157" w:rsidP="00542DE0">
      <w:pPr>
        <w:pStyle w:val="ListParagraph"/>
      </w:pPr>
      <w:r w:rsidRPr="001D3157">
        <w:t>Flexibility Providers</w:t>
      </w:r>
    </w:p>
    <w:p w14:paraId="277F0155" w14:textId="77777777" w:rsidR="001D3157" w:rsidRPr="001D3157" w:rsidRDefault="001D3157" w:rsidP="001D3157">
      <w:pPr>
        <w:pStyle w:val="ListParagraph"/>
        <w:numPr>
          <w:ilvl w:val="0"/>
          <w:numId w:val="0"/>
        </w:numPr>
        <w:ind w:left="720"/>
      </w:pPr>
    </w:p>
    <w:p w14:paraId="02D57B69" w14:textId="77777777" w:rsidR="00542DE0" w:rsidRDefault="00542DE0" w:rsidP="00542DE0">
      <w:r>
        <w:t>Full details of how this modification may impact you can be found in the Modification Report.</w:t>
      </w:r>
    </w:p>
    <w:p w14:paraId="52EC23F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CFC6FF4" w14:textId="77777777">
        <w:trPr>
          <w:tblHeader/>
        </w:trPr>
        <w:tc>
          <w:tcPr>
            <w:tcW w:w="5000" w:type="pct"/>
            <w:gridSpan w:val="2"/>
            <w:shd w:val="clear" w:color="auto" w:fill="007C31"/>
          </w:tcPr>
          <w:p w14:paraId="482BA241" w14:textId="77777777" w:rsidR="00E25A4D" w:rsidRPr="00687160" w:rsidRDefault="00E25A4D">
            <w:pPr>
              <w:pStyle w:val="Questiontitle"/>
              <w:rPr>
                <w:color w:val="007C31"/>
              </w:rPr>
            </w:pPr>
            <w:r>
              <w:t>Respondent details</w:t>
            </w:r>
          </w:p>
        </w:tc>
      </w:tr>
      <w:tr w:rsidR="00E25A4D" w14:paraId="4063CED0" w14:textId="77777777" w:rsidTr="00E25A4D">
        <w:tc>
          <w:tcPr>
            <w:tcW w:w="1400" w:type="pct"/>
          </w:tcPr>
          <w:p w14:paraId="0B5FC367" w14:textId="77777777" w:rsidR="00E25A4D" w:rsidRPr="00C30802" w:rsidRDefault="00E25A4D">
            <w:pPr>
              <w:pStyle w:val="Questionbodytext"/>
              <w:rPr>
                <w:b/>
              </w:rPr>
            </w:pPr>
            <w:r>
              <w:rPr>
                <w:b/>
              </w:rPr>
              <w:t>Name</w:t>
            </w:r>
          </w:p>
        </w:tc>
        <w:sdt>
          <w:sdtPr>
            <w:id w:val="-754973557"/>
            <w:placeholder>
              <w:docPart w:val="C52281D4DA544CABA8EF6BBBBB3BCBE2"/>
            </w:placeholder>
            <w:temporary/>
            <w:showingPlcHdr/>
            <w15:appearance w15:val="hidden"/>
          </w:sdtPr>
          <w:sdtContent>
            <w:tc>
              <w:tcPr>
                <w:tcW w:w="3600" w:type="pct"/>
              </w:tcPr>
              <w:p w14:paraId="73D7FF23" w14:textId="77777777" w:rsidR="00E25A4D" w:rsidRDefault="00E25A4D">
                <w:pPr>
                  <w:pStyle w:val="Questionbodytext"/>
                </w:pPr>
                <w:r w:rsidRPr="004F77A6">
                  <w:rPr>
                    <w:rStyle w:val="PlaceholderText"/>
                  </w:rPr>
                  <w:t xml:space="preserve">Click </w:t>
                </w:r>
                <w:r>
                  <w:rPr>
                    <w:rStyle w:val="PlaceholderText"/>
                  </w:rPr>
                  <w:t>and insert your name</w:t>
                </w:r>
              </w:p>
            </w:tc>
          </w:sdtContent>
        </w:sdt>
      </w:tr>
      <w:tr w:rsidR="00E25A4D" w14:paraId="104D597D" w14:textId="77777777" w:rsidTr="00E25A4D">
        <w:tc>
          <w:tcPr>
            <w:tcW w:w="1400" w:type="pct"/>
          </w:tcPr>
          <w:p w14:paraId="5001C705" w14:textId="77777777" w:rsidR="00E25A4D" w:rsidRPr="00C30802" w:rsidRDefault="00E25A4D">
            <w:pPr>
              <w:pStyle w:val="Questionbodytext"/>
              <w:rPr>
                <w:b/>
              </w:rPr>
            </w:pPr>
            <w:r>
              <w:rPr>
                <w:b/>
              </w:rPr>
              <w:t>Organisation</w:t>
            </w:r>
          </w:p>
        </w:tc>
        <w:sdt>
          <w:sdtPr>
            <w:id w:val="-1476146406"/>
            <w:placeholder>
              <w:docPart w:val="A9A7E8ECB03C4193A2A1AF2372CFCAD6"/>
            </w:placeholder>
            <w:temporary/>
            <w:showingPlcHdr/>
            <w15:appearance w15:val="hidden"/>
          </w:sdtPr>
          <w:sdtContent>
            <w:tc>
              <w:tcPr>
                <w:tcW w:w="3600" w:type="pct"/>
              </w:tcPr>
              <w:p w14:paraId="6F3CF344" w14:textId="77777777" w:rsidR="00E25A4D" w:rsidRDefault="00E25A4D">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14D50AB4" w14:textId="77777777" w:rsidTr="00E25A4D">
        <w:tc>
          <w:tcPr>
            <w:tcW w:w="1400" w:type="pct"/>
          </w:tcPr>
          <w:p w14:paraId="026EC58A" w14:textId="77777777" w:rsidR="00E25A4D" w:rsidRDefault="00E25A4D">
            <w:pPr>
              <w:pStyle w:val="Questionbodytext"/>
              <w:rPr>
                <w:b/>
              </w:rPr>
            </w:pPr>
            <w:r>
              <w:rPr>
                <w:b/>
              </w:rPr>
              <w:t>Phone number</w:t>
            </w:r>
          </w:p>
        </w:tc>
        <w:sdt>
          <w:sdtPr>
            <w:id w:val="612334753"/>
            <w:placeholder>
              <w:docPart w:val="BA5874B41BC140F8A8A70DA357BCE9CD"/>
            </w:placeholder>
            <w:temporary/>
            <w:showingPlcHdr/>
            <w15:appearance w15:val="hidden"/>
          </w:sdtPr>
          <w:sdtContent>
            <w:tc>
              <w:tcPr>
                <w:tcW w:w="3600" w:type="pct"/>
              </w:tcPr>
              <w:p w14:paraId="6E9CEA4A" w14:textId="77777777" w:rsidR="00E25A4D" w:rsidRDefault="00E25A4D">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C08627F"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446BE89" w14:textId="77777777">
        <w:trPr>
          <w:tblHeader/>
        </w:trPr>
        <w:tc>
          <w:tcPr>
            <w:tcW w:w="5000" w:type="pct"/>
            <w:gridSpan w:val="2"/>
            <w:shd w:val="clear" w:color="auto" w:fill="007C31"/>
          </w:tcPr>
          <w:p w14:paraId="78B78A6F" w14:textId="77777777" w:rsidR="00E25A4D" w:rsidRPr="00687160" w:rsidRDefault="00E25A4D">
            <w:pPr>
              <w:pStyle w:val="Questiontitle"/>
              <w:rPr>
                <w:color w:val="007C31"/>
              </w:rPr>
            </w:pPr>
            <w:r>
              <w:t>Parties represented</w:t>
            </w:r>
          </w:p>
        </w:tc>
      </w:tr>
      <w:tr w:rsidR="00E25A4D" w14:paraId="5ACAE3E8" w14:textId="77777777">
        <w:tc>
          <w:tcPr>
            <w:tcW w:w="1400" w:type="pct"/>
          </w:tcPr>
          <w:p w14:paraId="19084B23" w14:textId="77777777" w:rsidR="00E25A4D" w:rsidRPr="00C30802" w:rsidRDefault="00E25A4D">
            <w:pPr>
              <w:pStyle w:val="Questionbodytext"/>
              <w:rPr>
                <w:b/>
              </w:rPr>
            </w:pPr>
            <w:r>
              <w:rPr>
                <w:b/>
              </w:rPr>
              <w:t>Party Category</w:t>
            </w:r>
          </w:p>
        </w:tc>
        <w:sdt>
          <w:sdtPr>
            <w:id w:val="-1655824397"/>
            <w:placeholder>
              <w:docPart w:val="14ED6868C08743368AA58DE765ABE60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6E374E7C" w14:textId="77777777" w:rsidR="00E25A4D" w:rsidRDefault="00E25A4D">
                <w:pPr>
                  <w:pStyle w:val="Questionbodytext"/>
                </w:pPr>
                <w:r w:rsidRPr="004F77A6">
                  <w:rPr>
                    <w:rStyle w:val="PlaceholderText"/>
                  </w:rPr>
                  <w:t>C</w:t>
                </w:r>
                <w:r>
                  <w:rPr>
                    <w:rStyle w:val="PlaceholderText"/>
                  </w:rPr>
                  <w:t>lick and select your Party Category</w:t>
                </w:r>
              </w:p>
            </w:tc>
          </w:sdtContent>
        </w:sdt>
      </w:tr>
      <w:tr w:rsidR="00E25A4D" w14:paraId="34BD89DF" w14:textId="77777777">
        <w:tc>
          <w:tcPr>
            <w:tcW w:w="1400" w:type="pct"/>
          </w:tcPr>
          <w:p w14:paraId="349614AC" w14:textId="77777777" w:rsidR="00E25A4D" w:rsidRPr="00C30802" w:rsidRDefault="00E25A4D">
            <w:pPr>
              <w:pStyle w:val="Questionbodytext"/>
              <w:rPr>
                <w:b/>
              </w:rPr>
            </w:pPr>
            <w:r>
              <w:rPr>
                <w:b/>
              </w:rPr>
              <w:t>Parties represented</w:t>
            </w:r>
          </w:p>
        </w:tc>
        <w:sdt>
          <w:sdtPr>
            <w:id w:val="-1350016662"/>
            <w:placeholder>
              <w:docPart w:val="FB784B09138B433599D8936893FE2C5E"/>
            </w:placeholder>
            <w:temporary/>
            <w:showingPlcHdr/>
            <w15:appearance w15:val="hidden"/>
          </w:sdtPr>
          <w:sdtContent>
            <w:tc>
              <w:tcPr>
                <w:tcW w:w="3600" w:type="pct"/>
              </w:tcPr>
              <w:p w14:paraId="7CA3D8B5" w14:textId="77777777" w:rsidR="00E25A4D" w:rsidRDefault="00E25A4D">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65EFC1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9C31F28" w14:textId="77777777">
        <w:trPr>
          <w:tblHeader/>
        </w:trPr>
        <w:tc>
          <w:tcPr>
            <w:tcW w:w="5000" w:type="pct"/>
            <w:gridSpan w:val="2"/>
            <w:shd w:val="clear" w:color="auto" w:fill="007C31"/>
          </w:tcPr>
          <w:p w14:paraId="64F8D9A9" w14:textId="77777777" w:rsidR="00E25A4D" w:rsidRPr="00687160" w:rsidRDefault="00E25A4D">
            <w:pPr>
              <w:pStyle w:val="Questiontitle"/>
              <w:rPr>
                <w:color w:val="007C31"/>
              </w:rPr>
            </w:pPr>
            <w:r>
              <w:t>Confidential information</w:t>
            </w:r>
          </w:p>
        </w:tc>
      </w:tr>
      <w:tr w:rsidR="00E25A4D" w14:paraId="458743C7" w14:textId="77777777">
        <w:trPr>
          <w:tblHeader/>
        </w:trPr>
        <w:tc>
          <w:tcPr>
            <w:tcW w:w="5000" w:type="pct"/>
            <w:gridSpan w:val="2"/>
          </w:tcPr>
          <w:p w14:paraId="0D8F178D" w14:textId="77777777" w:rsidR="00E25A4D" w:rsidRPr="00285942" w:rsidRDefault="00E25A4D">
            <w:pPr>
              <w:pStyle w:val="Questionheader"/>
              <w:jc w:val="left"/>
            </w:pPr>
            <w:r>
              <w:t>Does your response contain any confidential information?</w:t>
            </w:r>
          </w:p>
        </w:tc>
      </w:tr>
      <w:tr w:rsidR="00E25A4D" w14:paraId="7781F882" w14:textId="77777777" w:rsidTr="004B676D">
        <w:tc>
          <w:tcPr>
            <w:tcW w:w="1400" w:type="pct"/>
          </w:tcPr>
          <w:p w14:paraId="7140150A" w14:textId="77777777" w:rsidR="00C41EC0" w:rsidRPr="00C30802" w:rsidRDefault="00C41EC0">
            <w:pPr>
              <w:pStyle w:val="Questionbodytext"/>
              <w:rPr>
                <w:b/>
              </w:rPr>
            </w:pPr>
            <w:r>
              <w:rPr>
                <w:b/>
              </w:rPr>
              <w:t>Response</w:t>
            </w:r>
          </w:p>
        </w:tc>
        <w:sdt>
          <w:sdtPr>
            <w:id w:val="2026977850"/>
            <w:placeholder>
              <w:docPart w:val="3BD080CF0A884727BF9F0D584D5E93CD"/>
            </w:placeholder>
            <w:temporary/>
            <w:showingPlcHdr/>
            <w:comboBox>
              <w:listItem w:displayText="Yes" w:value="Yes"/>
              <w:listItem w:displayText="No" w:value="No"/>
            </w:comboBox>
          </w:sdtPr>
          <w:sdtContent>
            <w:tc>
              <w:tcPr>
                <w:tcW w:w="3600" w:type="pct"/>
              </w:tcPr>
              <w:p w14:paraId="4274021D" w14:textId="77777777" w:rsidR="00E25A4D" w:rsidRDefault="00E25A4D">
                <w:pPr>
                  <w:pStyle w:val="Questionbodytext"/>
                </w:pPr>
                <w:r w:rsidRPr="004F77A6">
                  <w:rPr>
                    <w:rStyle w:val="PlaceholderText"/>
                  </w:rPr>
                  <w:t>C</w:t>
                </w:r>
                <w:r>
                  <w:rPr>
                    <w:rStyle w:val="PlaceholderText"/>
                  </w:rPr>
                  <w:t>lick and select your response</w:t>
                </w:r>
              </w:p>
            </w:tc>
          </w:sdtContent>
        </w:sdt>
      </w:tr>
      <w:tr w:rsidR="00E25A4D" w14:paraId="15CC9A54" w14:textId="77777777" w:rsidTr="00E25A4D">
        <w:tc>
          <w:tcPr>
            <w:tcW w:w="5000" w:type="pct"/>
            <w:gridSpan w:val="2"/>
          </w:tcPr>
          <w:p w14:paraId="50279B9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A89068A"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654932D9" w14:textId="77777777" w:rsidR="004371AB" w:rsidRDefault="004371AB" w:rsidP="002F5392"/>
    <w:p w14:paraId="4430A0B9" w14:textId="77777777" w:rsidR="00C30802" w:rsidRDefault="00C30802" w:rsidP="00C30802">
      <w:pPr>
        <w:pStyle w:val="Subtitle"/>
        <w:pageBreakBefore/>
      </w:pPr>
      <w:r>
        <w:lastRenderedPageBreak/>
        <w:t>Consultation questions</w:t>
      </w:r>
    </w:p>
    <w:p w14:paraId="144B78B2" w14:textId="77777777" w:rsidR="00B71F52" w:rsidRDefault="00B71F52" w:rsidP="00335ED9">
      <w:pPr>
        <w:pStyle w:val="Heading2"/>
      </w:pPr>
    </w:p>
    <w:p w14:paraId="1892B6A5" w14:textId="547B9A11" w:rsidR="00335ED9" w:rsidRPr="00714137" w:rsidRDefault="00AA4CA4" w:rsidP="00335ED9">
      <w:pPr>
        <w:pStyle w:val="Heading2"/>
        <w:rPr>
          <w:u w:val="single"/>
        </w:rPr>
      </w:pPr>
      <w:r>
        <w:rPr>
          <w:u w:val="single"/>
        </w:rPr>
        <w:t xml:space="preserve">DCC System </w:t>
      </w:r>
      <w:r w:rsidR="00843BA4" w:rsidRPr="00714137">
        <w:rPr>
          <w:u w:val="single"/>
        </w:rPr>
        <w:t>S</w:t>
      </w:r>
      <w:r w:rsidR="00335ED9" w:rsidRPr="00714137">
        <w:rPr>
          <w:u w:val="single"/>
        </w:rPr>
        <w:t>olution</w:t>
      </w:r>
      <w:r w:rsidR="00843BA4" w:rsidRPr="00714137">
        <w:rPr>
          <w:u w:val="single"/>
        </w:rPr>
        <w:t xml:space="preserve"> </w:t>
      </w:r>
      <w:r>
        <w:rPr>
          <w:u w:val="single"/>
        </w:rPr>
        <w:t>(</w:t>
      </w:r>
      <w:r w:rsidR="00843BA4" w:rsidRPr="00714137">
        <w:rPr>
          <w:u w:val="single"/>
        </w:rPr>
        <w:t>Option 1a and 1b</w:t>
      </w:r>
      <w:r>
        <w:rPr>
          <w:u w:val="single"/>
        </w:rPr>
        <w:t>)</w:t>
      </w:r>
    </w:p>
    <w:p w14:paraId="5B7E9A44" w14:textId="77777777" w:rsidR="00B71F52" w:rsidRPr="00B71F52" w:rsidRDefault="00B71F52" w:rsidP="00B71F5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E5AD80C" w14:textId="77777777">
        <w:trPr>
          <w:tblHeader/>
        </w:trPr>
        <w:tc>
          <w:tcPr>
            <w:tcW w:w="5000" w:type="pct"/>
            <w:gridSpan w:val="2"/>
            <w:shd w:val="clear" w:color="auto" w:fill="007C31"/>
          </w:tcPr>
          <w:p w14:paraId="4F759ED3" w14:textId="77777777" w:rsidR="00335ED9" w:rsidRPr="00687160" w:rsidRDefault="00335ED9">
            <w:pPr>
              <w:pStyle w:val="Questiontitle"/>
              <w:rPr>
                <w:color w:val="007C31"/>
              </w:rPr>
            </w:pPr>
            <w:r>
              <w:t>Question 1</w:t>
            </w:r>
          </w:p>
        </w:tc>
      </w:tr>
      <w:tr w:rsidR="00335ED9" w14:paraId="29FD12A0" w14:textId="77777777">
        <w:trPr>
          <w:tblHeader/>
        </w:trPr>
        <w:tc>
          <w:tcPr>
            <w:tcW w:w="5000" w:type="pct"/>
            <w:gridSpan w:val="2"/>
          </w:tcPr>
          <w:p w14:paraId="2E1F2492" w14:textId="7BEE1992" w:rsidR="00335ED9" w:rsidRDefault="00335ED9">
            <w:pPr>
              <w:pStyle w:val="Questionheader"/>
              <w:jc w:val="left"/>
            </w:pPr>
            <w:r>
              <w:t xml:space="preserve">Do you agree that the </w:t>
            </w:r>
            <w:r w:rsidR="00AA4CA4">
              <w:t xml:space="preserve">DCC System Solution </w:t>
            </w:r>
            <w:r w:rsidR="000C5A4F">
              <w:t>offered by Solution Options 1a and 1b</w:t>
            </w:r>
            <w:r>
              <w:t xml:space="preserve"> will effectively resolve the identified issue?</w:t>
            </w:r>
          </w:p>
          <w:p w14:paraId="7BCAB134" w14:textId="0A701CDD" w:rsidR="00335ED9" w:rsidRPr="00EF754E" w:rsidRDefault="00335ED9">
            <w:pPr>
              <w:pStyle w:val="Questionheader"/>
              <w:jc w:val="left"/>
              <w:rPr>
                <w:i/>
              </w:rPr>
            </w:pPr>
            <w:r>
              <w:rPr>
                <w:i/>
              </w:rPr>
              <w:t>Please provide your rationale</w:t>
            </w:r>
            <w:r w:rsidR="00CD6F53">
              <w:rPr>
                <w:i/>
              </w:rPr>
              <w:t>.</w:t>
            </w:r>
          </w:p>
        </w:tc>
      </w:tr>
      <w:tr w:rsidR="00335ED9" w14:paraId="4A836933" w14:textId="77777777">
        <w:tc>
          <w:tcPr>
            <w:tcW w:w="790" w:type="pct"/>
          </w:tcPr>
          <w:p w14:paraId="6CC04BFB" w14:textId="77777777" w:rsidR="00335ED9" w:rsidRPr="00C30802" w:rsidRDefault="00335ED9">
            <w:pPr>
              <w:pStyle w:val="Questionbodytext"/>
              <w:keepNext/>
              <w:rPr>
                <w:b/>
              </w:rPr>
            </w:pPr>
            <w:r w:rsidRPr="00C30802">
              <w:rPr>
                <w:b/>
              </w:rPr>
              <w:t>Response</w:t>
            </w:r>
          </w:p>
        </w:tc>
        <w:sdt>
          <w:sdtPr>
            <w:id w:val="2134439361"/>
            <w:placeholder>
              <w:docPart w:val="72F00ED4C43C49A2BE599528EB7C1B2D"/>
            </w:placeholder>
            <w:temporary/>
            <w:showingPlcHdr/>
            <w:comboBox>
              <w:listItem w:displayText="Yes" w:value="Yes"/>
              <w:listItem w:displayText="No" w:value="No"/>
            </w:comboBox>
          </w:sdtPr>
          <w:sdtContent>
            <w:tc>
              <w:tcPr>
                <w:tcW w:w="4210" w:type="pct"/>
              </w:tcPr>
              <w:p w14:paraId="282FBD71" w14:textId="77777777" w:rsidR="00335ED9" w:rsidRDefault="00335ED9">
                <w:pPr>
                  <w:pStyle w:val="Questionbodytext"/>
                  <w:keepNext/>
                </w:pPr>
                <w:r w:rsidRPr="004F77A6">
                  <w:rPr>
                    <w:rStyle w:val="PlaceholderText"/>
                  </w:rPr>
                  <w:t>C</w:t>
                </w:r>
                <w:r>
                  <w:rPr>
                    <w:rStyle w:val="PlaceholderText"/>
                  </w:rPr>
                  <w:t>lick and select your response</w:t>
                </w:r>
              </w:p>
            </w:tc>
          </w:sdtContent>
        </w:sdt>
      </w:tr>
      <w:tr w:rsidR="00335ED9" w14:paraId="0C103D89" w14:textId="77777777">
        <w:tc>
          <w:tcPr>
            <w:tcW w:w="790" w:type="pct"/>
          </w:tcPr>
          <w:p w14:paraId="2E679881" w14:textId="77777777" w:rsidR="00335ED9" w:rsidRPr="00C30802" w:rsidRDefault="00335ED9">
            <w:pPr>
              <w:pStyle w:val="Questionbodytext"/>
              <w:rPr>
                <w:b/>
              </w:rPr>
            </w:pPr>
            <w:r w:rsidRPr="00C30802">
              <w:rPr>
                <w:b/>
              </w:rPr>
              <w:t>Rationale</w:t>
            </w:r>
          </w:p>
        </w:tc>
        <w:sdt>
          <w:sdtPr>
            <w:id w:val="611174718"/>
            <w:placeholder>
              <w:docPart w:val="EB963155239B46008D13CE496513DD5F"/>
            </w:placeholder>
            <w:temporary/>
            <w:showingPlcHdr/>
            <w15:appearance w15:val="hidden"/>
          </w:sdtPr>
          <w:sdtContent>
            <w:tc>
              <w:tcPr>
                <w:tcW w:w="4210" w:type="pct"/>
              </w:tcPr>
              <w:p w14:paraId="57525192" w14:textId="77777777" w:rsidR="00335ED9" w:rsidRDefault="00335ED9">
                <w:pPr>
                  <w:pStyle w:val="Questionbodytext"/>
                </w:pPr>
                <w:r w:rsidRPr="004F77A6">
                  <w:rPr>
                    <w:rStyle w:val="PlaceholderText"/>
                  </w:rPr>
                  <w:t xml:space="preserve">Click </w:t>
                </w:r>
                <w:r>
                  <w:rPr>
                    <w:rStyle w:val="PlaceholderText"/>
                  </w:rPr>
                  <w:t>and insert the rationale for your response</w:t>
                </w:r>
              </w:p>
            </w:tc>
          </w:sdtContent>
        </w:sdt>
      </w:tr>
    </w:tbl>
    <w:p w14:paraId="7910460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B78B8" w14:paraId="1F105D63" w14:textId="77777777" w:rsidTr="00D23462">
        <w:trPr>
          <w:tblHeader/>
        </w:trPr>
        <w:tc>
          <w:tcPr>
            <w:tcW w:w="5000" w:type="pct"/>
            <w:gridSpan w:val="2"/>
            <w:shd w:val="clear" w:color="auto" w:fill="007C31"/>
          </w:tcPr>
          <w:p w14:paraId="14C68606" w14:textId="77777777" w:rsidR="003B78B8" w:rsidRPr="00687160" w:rsidRDefault="003B78B8" w:rsidP="00D23462">
            <w:pPr>
              <w:pStyle w:val="Questiontitle"/>
              <w:rPr>
                <w:color w:val="007C31"/>
              </w:rPr>
            </w:pPr>
            <w:r>
              <w:t>Question 2</w:t>
            </w:r>
          </w:p>
        </w:tc>
      </w:tr>
      <w:tr w:rsidR="003B78B8" w14:paraId="5564BCAF" w14:textId="77777777" w:rsidTr="00D23462">
        <w:trPr>
          <w:tblHeader/>
        </w:trPr>
        <w:tc>
          <w:tcPr>
            <w:tcW w:w="5000" w:type="pct"/>
            <w:gridSpan w:val="2"/>
          </w:tcPr>
          <w:p w14:paraId="51DB6433" w14:textId="143B81AA" w:rsidR="003B78B8" w:rsidRDefault="003B78B8" w:rsidP="00D23462">
            <w:pPr>
              <w:pStyle w:val="Questionheader"/>
              <w:jc w:val="left"/>
            </w:pPr>
            <w:bookmarkStart w:id="0" w:name="_Hlk529864215"/>
            <w:r>
              <w:t>Do you agree that the legal text</w:t>
            </w:r>
            <w:r w:rsidR="00DF391A">
              <w:t xml:space="preserve"> in Annex G</w:t>
            </w:r>
            <w:r>
              <w:t xml:space="preserve"> will deliver </w:t>
            </w:r>
            <w:r w:rsidR="00DF391A">
              <w:t xml:space="preserve">the DCC System </w:t>
            </w:r>
            <w:r>
              <w:t>Solution Options?</w:t>
            </w:r>
            <w:bookmarkEnd w:id="0"/>
          </w:p>
          <w:p w14:paraId="689FCC12" w14:textId="77777777" w:rsidR="003B78B8" w:rsidRPr="00EF754E" w:rsidRDefault="003B78B8" w:rsidP="00D23462">
            <w:pPr>
              <w:pStyle w:val="Questionheader"/>
              <w:jc w:val="left"/>
              <w:rPr>
                <w:i/>
              </w:rPr>
            </w:pPr>
            <w:r>
              <w:rPr>
                <w:i/>
              </w:rPr>
              <w:t>Please provide your rationale.</w:t>
            </w:r>
          </w:p>
        </w:tc>
      </w:tr>
      <w:tr w:rsidR="003B78B8" w14:paraId="766C3471" w14:textId="77777777" w:rsidTr="00D23462">
        <w:tc>
          <w:tcPr>
            <w:tcW w:w="790" w:type="pct"/>
          </w:tcPr>
          <w:p w14:paraId="14A75FDE" w14:textId="77777777" w:rsidR="003B78B8" w:rsidRPr="00C30802" w:rsidRDefault="003B78B8" w:rsidP="00D23462">
            <w:pPr>
              <w:pStyle w:val="Questionbodytext"/>
              <w:keepNext/>
              <w:rPr>
                <w:b/>
              </w:rPr>
            </w:pPr>
            <w:r w:rsidRPr="00C30802">
              <w:rPr>
                <w:b/>
              </w:rPr>
              <w:t>Response</w:t>
            </w:r>
          </w:p>
        </w:tc>
        <w:sdt>
          <w:sdtPr>
            <w:id w:val="935174655"/>
            <w:placeholder>
              <w:docPart w:val="78D7B99129B2439DAB99BDE4B493AF25"/>
            </w:placeholder>
            <w:temporary/>
            <w:showingPlcHdr/>
            <w:comboBox>
              <w:listItem w:displayText="Yes" w:value="Yes"/>
              <w:listItem w:displayText="No" w:value="No"/>
            </w:comboBox>
          </w:sdtPr>
          <w:sdtContent>
            <w:tc>
              <w:tcPr>
                <w:tcW w:w="4210" w:type="pct"/>
              </w:tcPr>
              <w:p w14:paraId="74157667" w14:textId="77777777" w:rsidR="003B78B8" w:rsidRDefault="003B78B8" w:rsidP="00D23462">
                <w:pPr>
                  <w:pStyle w:val="Questionbodytext"/>
                  <w:keepNext/>
                </w:pPr>
                <w:r w:rsidRPr="004F77A6">
                  <w:rPr>
                    <w:rStyle w:val="PlaceholderText"/>
                  </w:rPr>
                  <w:t>C</w:t>
                </w:r>
                <w:r>
                  <w:rPr>
                    <w:rStyle w:val="PlaceholderText"/>
                  </w:rPr>
                  <w:t>lick and select your response</w:t>
                </w:r>
              </w:p>
            </w:tc>
          </w:sdtContent>
        </w:sdt>
      </w:tr>
      <w:tr w:rsidR="003B78B8" w14:paraId="4B1BFD56" w14:textId="77777777" w:rsidTr="00D23462">
        <w:tc>
          <w:tcPr>
            <w:tcW w:w="790" w:type="pct"/>
          </w:tcPr>
          <w:p w14:paraId="3024C9F7" w14:textId="77777777" w:rsidR="003B78B8" w:rsidRPr="00C30802" w:rsidRDefault="003B78B8" w:rsidP="00D23462">
            <w:pPr>
              <w:pStyle w:val="Questionbodytext"/>
              <w:rPr>
                <w:b/>
              </w:rPr>
            </w:pPr>
            <w:r w:rsidRPr="00C30802">
              <w:rPr>
                <w:b/>
              </w:rPr>
              <w:t>Rationale</w:t>
            </w:r>
          </w:p>
        </w:tc>
        <w:sdt>
          <w:sdtPr>
            <w:id w:val="659734046"/>
            <w:placeholder>
              <w:docPart w:val="B0C4215ACEE0464F871EFE42B33EE854"/>
            </w:placeholder>
            <w:temporary/>
            <w:showingPlcHdr/>
            <w15:appearance w15:val="hidden"/>
          </w:sdtPr>
          <w:sdtContent>
            <w:tc>
              <w:tcPr>
                <w:tcW w:w="4210" w:type="pct"/>
              </w:tcPr>
              <w:p w14:paraId="0E64C666" w14:textId="77777777" w:rsidR="003B78B8" w:rsidRDefault="003B78B8" w:rsidP="00D23462">
                <w:pPr>
                  <w:pStyle w:val="Questionbodytext"/>
                </w:pPr>
                <w:r w:rsidRPr="004F77A6">
                  <w:rPr>
                    <w:rStyle w:val="PlaceholderText"/>
                  </w:rPr>
                  <w:t xml:space="preserve">Click </w:t>
                </w:r>
                <w:r>
                  <w:rPr>
                    <w:rStyle w:val="PlaceholderText"/>
                  </w:rPr>
                  <w:t>and insert the rationale for your response</w:t>
                </w:r>
              </w:p>
            </w:tc>
          </w:sdtContent>
        </w:sdt>
      </w:tr>
    </w:tbl>
    <w:p w14:paraId="2E67ADCE" w14:textId="77777777" w:rsidR="0015078E" w:rsidRDefault="0015078E"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DD172B3" w14:textId="77777777">
        <w:trPr>
          <w:tblHeader/>
        </w:trPr>
        <w:tc>
          <w:tcPr>
            <w:tcW w:w="5000" w:type="pct"/>
            <w:gridSpan w:val="2"/>
            <w:shd w:val="clear" w:color="auto" w:fill="007C31"/>
          </w:tcPr>
          <w:p w14:paraId="005A934C" w14:textId="28949D1C" w:rsidR="00335ED9" w:rsidRPr="00687160" w:rsidRDefault="00335ED9">
            <w:pPr>
              <w:pStyle w:val="Questiontitle"/>
              <w:rPr>
                <w:color w:val="007C31"/>
              </w:rPr>
            </w:pPr>
            <w:r>
              <w:t xml:space="preserve">Question </w:t>
            </w:r>
            <w:r w:rsidR="00052D80">
              <w:t>3</w:t>
            </w:r>
          </w:p>
        </w:tc>
      </w:tr>
      <w:tr w:rsidR="00335ED9" w14:paraId="66C02A60" w14:textId="77777777">
        <w:trPr>
          <w:tblHeader/>
        </w:trPr>
        <w:tc>
          <w:tcPr>
            <w:tcW w:w="5000" w:type="pct"/>
            <w:gridSpan w:val="2"/>
          </w:tcPr>
          <w:p w14:paraId="5729F752" w14:textId="6F487182" w:rsidR="00335ED9" w:rsidRDefault="00335ED9">
            <w:pPr>
              <w:pStyle w:val="Questionheader"/>
              <w:jc w:val="left"/>
            </w:pPr>
            <w:bookmarkStart w:id="1" w:name="_Hlk529864203"/>
            <w:r>
              <w:t>Do you agree with the proposed implementation approach</w:t>
            </w:r>
            <w:r w:rsidR="0015078E">
              <w:t xml:space="preserve"> for Solution Option</w:t>
            </w:r>
            <w:r w:rsidR="006432E1">
              <w:t xml:space="preserve"> 1a and 1b</w:t>
            </w:r>
            <w:r>
              <w:t>?</w:t>
            </w:r>
            <w:bookmarkEnd w:id="1"/>
          </w:p>
          <w:p w14:paraId="0001F928" w14:textId="77777777" w:rsidR="00335ED9" w:rsidRPr="00EF754E" w:rsidRDefault="00335ED9">
            <w:pPr>
              <w:pStyle w:val="Questionheader"/>
              <w:jc w:val="left"/>
              <w:rPr>
                <w:i/>
              </w:rPr>
            </w:pPr>
            <w:r>
              <w:rPr>
                <w:i/>
              </w:rPr>
              <w:t>Please provide your rationale.</w:t>
            </w:r>
          </w:p>
        </w:tc>
      </w:tr>
      <w:tr w:rsidR="00335ED9" w14:paraId="4B8B6FEA" w14:textId="77777777">
        <w:tc>
          <w:tcPr>
            <w:tcW w:w="790" w:type="pct"/>
          </w:tcPr>
          <w:p w14:paraId="7526A394" w14:textId="77777777" w:rsidR="00335ED9" w:rsidRPr="00C30802" w:rsidRDefault="00335ED9">
            <w:pPr>
              <w:pStyle w:val="Questionbodytext"/>
              <w:keepNext/>
              <w:rPr>
                <w:b/>
              </w:rPr>
            </w:pPr>
            <w:r w:rsidRPr="00C30802">
              <w:rPr>
                <w:b/>
              </w:rPr>
              <w:t>Response</w:t>
            </w:r>
          </w:p>
        </w:tc>
        <w:sdt>
          <w:sdtPr>
            <w:id w:val="-1666542619"/>
            <w:placeholder>
              <w:docPart w:val="729CC04C8C024592A13A638FBBD265D8"/>
            </w:placeholder>
            <w:temporary/>
            <w:showingPlcHdr/>
            <w:comboBox>
              <w:listItem w:displayText="Yes" w:value="Yes"/>
              <w:listItem w:displayText="No" w:value="No"/>
            </w:comboBox>
          </w:sdtPr>
          <w:sdtContent>
            <w:tc>
              <w:tcPr>
                <w:tcW w:w="4210" w:type="pct"/>
              </w:tcPr>
              <w:p w14:paraId="665E5262" w14:textId="77777777" w:rsidR="00335ED9" w:rsidRDefault="00335ED9">
                <w:pPr>
                  <w:pStyle w:val="Questionbodytext"/>
                  <w:keepNext/>
                </w:pPr>
                <w:r w:rsidRPr="004F77A6">
                  <w:rPr>
                    <w:rStyle w:val="PlaceholderText"/>
                  </w:rPr>
                  <w:t>C</w:t>
                </w:r>
                <w:r>
                  <w:rPr>
                    <w:rStyle w:val="PlaceholderText"/>
                  </w:rPr>
                  <w:t>lick and select your response</w:t>
                </w:r>
              </w:p>
            </w:tc>
          </w:sdtContent>
        </w:sdt>
      </w:tr>
      <w:tr w:rsidR="00335ED9" w14:paraId="208031DC" w14:textId="77777777">
        <w:tc>
          <w:tcPr>
            <w:tcW w:w="790" w:type="pct"/>
          </w:tcPr>
          <w:p w14:paraId="3F513694" w14:textId="77777777" w:rsidR="00335ED9" w:rsidRPr="00C30802" w:rsidRDefault="00335ED9">
            <w:pPr>
              <w:pStyle w:val="Questionbodytext"/>
              <w:rPr>
                <w:b/>
              </w:rPr>
            </w:pPr>
            <w:r w:rsidRPr="00C30802">
              <w:rPr>
                <w:b/>
              </w:rPr>
              <w:t>Rationale</w:t>
            </w:r>
          </w:p>
        </w:tc>
        <w:sdt>
          <w:sdtPr>
            <w:id w:val="448435223"/>
            <w:placeholder>
              <w:docPart w:val="108BCA9EAD284087AD5A8211FB3E6D46"/>
            </w:placeholder>
            <w:temporary/>
            <w:showingPlcHdr/>
            <w15:appearance w15:val="hidden"/>
          </w:sdtPr>
          <w:sdtContent>
            <w:tc>
              <w:tcPr>
                <w:tcW w:w="4210" w:type="pct"/>
              </w:tcPr>
              <w:p w14:paraId="29A7AC0D" w14:textId="77777777" w:rsidR="00335ED9" w:rsidRDefault="00335ED9">
                <w:pPr>
                  <w:pStyle w:val="Questionbodytext"/>
                </w:pPr>
                <w:r w:rsidRPr="004F77A6">
                  <w:rPr>
                    <w:rStyle w:val="PlaceholderText"/>
                  </w:rPr>
                  <w:t xml:space="preserve">Click </w:t>
                </w:r>
                <w:r>
                  <w:rPr>
                    <w:rStyle w:val="PlaceholderText"/>
                  </w:rPr>
                  <w:t>and insert the rationale for your response</w:t>
                </w:r>
              </w:p>
            </w:tc>
          </w:sdtContent>
        </w:sdt>
      </w:tr>
      <w:tr w:rsidR="001D7AB1" w14:paraId="1E4FAE55" w14:textId="77777777">
        <w:tc>
          <w:tcPr>
            <w:tcW w:w="790" w:type="pct"/>
          </w:tcPr>
          <w:p w14:paraId="2F425CE1" w14:textId="77777777" w:rsidR="001D7AB1" w:rsidRPr="00C30802" w:rsidRDefault="001D7AB1">
            <w:pPr>
              <w:pStyle w:val="Questionbodytext"/>
              <w:rPr>
                <w:b/>
              </w:rPr>
            </w:pPr>
          </w:p>
        </w:tc>
        <w:tc>
          <w:tcPr>
            <w:tcW w:w="4210" w:type="pct"/>
          </w:tcPr>
          <w:p w14:paraId="1FF1E7A0" w14:textId="77777777" w:rsidR="001D7AB1" w:rsidRDefault="001D7AB1">
            <w:pPr>
              <w:pStyle w:val="Questionbodytext"/>
            </w:pPr>
          </w:p>
        </w:tc>
      </w:tr>
    </w:tbl>
    <w:p w14:paraId="0CEFE11F" w14:textId="77777777" w:rsidR="001D7AB1" w:rsidRDefault="001D7AB1" w:rsidP="001D7AB1"/>
    <w:p w14:paraId="7E388110"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7E85345" w14:textId="77777777">
        <w:trPr>
          <w:tblHeader/>
        </w:trPr>
        <w:tc>
          <w:tcPr>
            <w:tcW w:w="5000" w:type="pct"/>
            <w:gridSpan w:val="2"/>
            <w:shd w:val="clear" w:color="auto" w:fill="007C31"/>
          </w:tcPr>
          <w:p w14:paraId="58BC3920" w14:textId="5D8AACAD" w:rsidR="00335ED9" w:rsidRPr="00687160" w:rsidRDefault="00335ED9">
            <w:pPr>
              <w:pStyle w:val="Questiontitle"/>
              <w:rPr>
                <w:color w:val="007C31"/>
              </w:rPr>
            </w:pPr>
            <w:r>
              <w:t xml:space="preserve">Question </w:t>
            </w:r>
            <w:r w:rsidR="00377BE9">
              <w:t>4</w:t>
            </w:r>
          </w:p>
        </w:tc>
      </w:tr>
      <w:tr w:rsidR="00335ED9" w14:paraId="2BDAE476" w14:textId="77777777">
        <w:trPr>
          <w:tblHeader/>
        </w:trPr>
        <w:tc>
          <w:tcPr>
            <w:tcW w:w="5000" w:type="pct"/>
            <w:gridSpan w:val="2"/>
          </w:tcPr>
          <w:p w14:paraId="36CF6552" w14:textId="1C4B9036" w:rsidR="00335ED9" w:rsidRDefault="00335ED9">
            <w:pPr>
              <w:pStyle w:val="Questionheader"/>
              <w:jc w:val="left"/>
            </w:pPr>
            <w:r w:rsidRPr="00EF290F">
              <w:t xml:space="preserve">Will there be any impact on your organisation to implement </w:t>
            </w:r>
            <w:r w:rsidR="0048594C">
              <w:t>Solution Option 1a or 1b?</w:t>
            </w:r>
          </w:p>
          <w:p w14:paraId="4D6EB9CE" w14:textId="204DCD1F" w:rsidR="00335ED9" w:rsidRPr="00EF754E" w:rsidRDefault="00335ED9">
            <w:pPr>
              <w:pStyle w:val="Questionheader"/>
              <w:jc w:val="left"/>
              <w:rPr>
                <w:i/>
              </w:rPr>
            </w:pPr>
            <w:r w:rsidRPr="00EF290F">
              <w:rPr>
                <w:i/>
              </w:rPr>
              <w:t>If ‘yes’. please state how you will be impacted, including both implementation effort and any on-going impacts</w:t>
            </w:r>
            <w:r w:rsidR="00CD6F53">
              <w:rPr>
                <w:i/>
              </w:rPr>
              <w:t>.</w:t>
            </w:r>
          </w:p>
        </w:tc>
      </w:tr>
      <w:tr w:rsidR="00335ED9" w14:paraId="270F7F0A" w14:textId="77777777">
        <w:tc>
          <w:tcPr>
            <w:tcW w:w="790" w:type="pct"/>
          </w:tcPr>
          <w:p w14:paraId="077B476E" w14:textId="77777777" w:rsidR="00335ED9" w:rsidRPr="00C30802" w:rsidRDefault="00335ED9">
            <w:pPr>
              <w:pStyle w:val="Questionbodytext"/>
              <w:keepNext/>
              <w:rPr>
                <w:b/>
              </w:rPr>
            </w:pPr>
            <w:r w:rsidRPr="00C30802">
              <w:rPr>
                <w:b/>
              </w:rPr>
              <w:t>Response</w:t>
            </w:r>
          </w:p>
        </w:tc>
        <w:sdt>
          <w:sdtPr>
            <w:id w:val="-702007482"/>
            <w:placeholder>
              <w:docPart w:val="B4E6729AC9044DEC96C09A8CC7A56DE6"/>
            </w:placeholder>
            <w:temporary/>
            <w:showingPlcHdr/>
            <w:comboBox>
              <w:listItem w:displayText="Yes" w:value="Yes"/>
              <w:listItem w:displayText="No" w:value="No"/>
            </w:comboBox>
          </w:sdtPr>
          <w:sdtContent>
            <w:tc>
              <w:tcPr>
                <w:tcW w:w="4210" w:type="pct"/>
              </w:tcPr>
              <w:p w14:paraId="1F700228" w14:textId="77777777" w:rsidR="00335ED9" w:rsidRDefault="00335ED9">
                <w:pPr>
                  <w:pStyle w:val="Questionbodytext"/>
                  <w:keepNext/>
                </w:pPr>
                <w:r w:rsidRPr="004F77A6">
                  <w:rPr>
                    <w:rStyle w:val="PlaceholderText"/>
                  </w:rPr>
                  <w:t>C</w:t>
                </w:r>
                <w:r>
                  <w:rPr>
                    <w:rStyle w:val="PlaceholderText"/>
                  </w:rPr>
                  <w:t>lick and select your response</w:t>
                </w:r>
              </w:p>
            </w:tc>
          </w:sdtContent>
        </w:sdt>
      </w:tr>
      <w:tr w:rsidR="00335ED9" w14:paraId="09397B25" w14:textId="77777777">
        <w:tc>
          <w:tcPr>
            <w:tcW w:w="790" w:type="pct"/>
          </w:tcPr>
          <w:p w14:paraId="1889798D" w14:textId="77777777" w:rsidR="00335ED9" w:rsidRPr="00C30802" w:rsidRDefault="00335ED9">
            <w:pPr>
              <w:pStyle w:val="Questionbodytext"/>
              <w:rPr>
                <w:b/>
              </w:rPr>
            </w:pPr>
            <w:r w:rsidRPr="00C30802">
              <w:rPr>
                <w:b/>
              </w:rPr>
              <w:t>Rationale</w:t>
            </w:r>
          </w:p>
        </w:tc>
        <w:sdt>
          <w:sdtPr>
            <w:id w:val="-903063523"/>
            <w:placeholder>
              <w:docPart w:val="EA44B4F212864D2A9CB7895CE2506198"/>
            </w:placeholder>
            <w:temporary/>
            <w:showingPlcHdr/>
            <w15:appearance w15:val="hidden"/>
          </w:sdtPr>
          <w:sdtContent>
            <w:tc>
              <w:tcPr>
                <w:tcW w:w="4210" w:type="pct"/>
              </w:tcPr>
              <w:p w14:paraId="6D08E4AC" w14:textId="77777777" w:rsidR="00335ED9" w:rsidRDefault="00335ED9">
                <w:pPr>
                  <w:pStyle w:val="Questionbodytext"/>
                </w:pPr>
                <w:r w:rsidRPr="004F77A6">
                  <w:rPr>
                    <w:rStyle w:val="PlaceholderText"/>
                  </w:rPr>
                  <w:t xml:space="preserve">Click </w:t>
                </w:r>
                <w:r>
                  <w:rPr>
                    <w:rStyle w:val="PlaceholderText"/>
                  </w:rPr>
                  <w:t>and insert the rationale for your response</w:t>
                </w:r>
              </w:p>
            </w:tc>
          </w:sdtContent>
        </w:sdt>
      </w:tr>
    </w:tbl>
    <w:p w14:paraId="7D35FA34"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443AF9B" w14:textId="77777777">
        <w:trPr>
          <w:tblHeader/>
        </w:trPr>
        <w:tc>
          <w:tcPr>
            <w:tcW w:w="5000" w:type="pct"/>
            <w:gridSpan w:val="2"/>
            <w:shd w:val="clear" w:color="auto" w:fill="007C31"/>
          </w:tcPr>
          <w:p w14:paraId="1ACC8CD6" w14:textId="6133DBA8" w:rsidR="00335ED9" w:rsidRPr="00687160" w:rsidRDefault="00335ED9">
            <w:pPr>
              <w:pStyle w:val="Questiontitle"/>
              <w:rPr>
                <w:color w:val="007C31"/>
              </w:rPr>
            </w:pPr>
            <w:r>
              <w:lastRenderedPageBreak/>
              <w:t xml:space="preserve">Question </w:t>
            </w:r>
            <w:r w:rsidR="00B71F52">
              <w:t>5</w:t>
            </w:r>
          </w:p>
        </w:tc>
      </w:tr>
      <w:tr w:rsidR="00335ED9" w14:paraId="2BD748A0" w14:textId="77777777">
        <w:trPr>
          <w:tblHeader/>
        </w:trPr>
        <w:tc>
          <w:tcPr>
            <w:tcW w:w="5000" w:type="pct"/>
            <w:gridSpan w:val="2"/>
          </w:tcPr>
          <w:p w14:paraId="23B49A30" w14:textId="2AD8EC06" w:rsidR="00335ED9" w:rsidRDefault="00335ED9">
            <w:pPr>
              <w:pStyle w:val="Questionheader"/>
              <w:jc w:val="left"/>
            </w:pPr>
            <w:bookmarkStart w:id="2" w:name="_Hlk529864069"/>
            <w:r w:rsidRPr="00EF290F">
              <w:t>Will you</w:t>
            </w:r>
            <w:r>
              <w:t>r organisation</w:t>
            </w:r>
            <w:r w:rsidRPr="00EF290F">
              <w:t xml:space="preserve"> incur any costs in implementing </w:t>
            </w:r>
            <w:r w:rsidR="0048594C">
              <w:t>Solution Option 1a or 1b</w:t>
            </w:r>
            <w:r w:rsidRPr="00EF290F">
              <w:t>?</w:t>
            </w:r>
            <w:bookmarkEnd w:id="2"/>
          </w:p>
          <w:p w14:paraId="628BE4D9" w14:textId="07F55CD7" w:rsidR="00335ED9" w:rsidRPr="00EF754E" w:rsidRDefault="00335ED9">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w:t>
            </w:r>
            <w:proofErr w:type="gramStart"/>
            <w:r>
              <w:rPr>
                <w:i/>
              </w:rPr>
              <w:t>as a result of</w:t>
            </w:r>
            <w:proofErr w:type="gramEnd"/>
            <w:r>
              <w:rPr>
                <w:i/>
              </w:rPr>
              <w:t xml:space="preserve"> the identified issue continuing if this modification is not implemented</w:t>
            </w:r>
            <w:r w:rsidRPr="00EF290F">
              <w:rPr>
                <w:i/>
              </w:rPr>
              <w:t>.</w:t>
            </w:r>
          </w:p>
        </w:tc>
      </w:tr>
      <w:tr w:rsidR="002A2843" w14:paraId="49BD70E9" w14:textId="77777777">
        <w:trPr>
          <w:tblHeader/>
        </w:trPr>
        <w:tc>
          <w:tcPr>
            <w:tcW w:w="5000" w:type="pct"/>
            <w:gridSpan w:val="2"/>
          </w:tcPr>
          <w:p w14:paraId="2DB47B3D" w14:textId="326673D9" w:rsidR="00CF3E1E" w:rsidRPr="00EF290F" w:rsidRDefault="00620F97">
            <w:pPr>
              <w:pStyle w:val="Questionheader"/>
              <w:jc w:val="left"/>
            </w:pPr>
            <w:r>
              <w:t xml:space="preserve">Expected </w:t>
            </w:r>
            <w:r w:rsidR="00207A4B">
              <w:t xml:space="preserve">Implementation Costs </w:t>
            </w:r>
          </w:p>
          <w:tbl>
            <w:tblPr>
              <w:tblStyle w:val="TableGrid"/>
              <w:tblW w:w="0" w:type="auto"/>
              <w:tblLook w:val="04A0" w:firstRow="1" w:lastRow="0" w:firstColumn="1" w:lastColumn="0" w:noHBand="0" w:noVBand="1"/>
            </w:tblPr>
            <w:tblGrid>
              <w:gridCol w:w="2930"/>
              <w:gridCol w:w="2930"/>
              <w:gridCol w:w="2930"/>
            </w:tblGrid>
            <w:tr w:rsidR="00CF3E1E" w14:paraId="49E67F35" w14:textId="77777777">
              <w:tc>
                <w:tcPr>
                  <w:tcW w:w="2930" w:type="dxa"/>
                </w:tcPr>
                <w:p w14:paraId="40748560" w14:textId="7927AB6F" w:rsidR="00CF3E1E" w:rsidRDefault="00CF3E1E">
                  <w:pPr>
                    <w:pStyle w:val="Questionheader"/>
                    <w:jc w:val="left"/>
                  </w:pPr>
                  <w:r>
                    <w:t>£0</w:t>
                  </w:r>
                  <w:r w:rsidR="00AA44C5">
                    <w:t xml:space="preserve">                                  </w:t>
                  </w:r>
                  <w:sdt>
                    <w:sdtPr>
                      <w:id w:val="-1505812757"/>
                      <w14:checkbox>
                        <w14:checked w14:val="0"/>
                        <w14:checkedState w14:val="2612" w14:font="MS Gothic"/>
                        <w14:uncheckedState w14:val="2610" w14:font="MS Gothic"/>
                      </w14:checkbox>
                    </w:sdtPr>
                    <w:sdtContent>
                      <w:r w:rsidR="00DB106B">
                        <w:rPr>
                          <w:rFonts w:ascii="MS Gothic" w:eastAsia="MS Gothic" w:hAnsi="MS Gothic" w:hint="eastAsia"/>
                        </w:rPr>
                        <w:t>☐</w:t>
                      </w:r>
                    </w:sdtContent>
                  </w:sdt>
                </w:p>
              </w:tc>
              <w:tc>
                <w:tcPr>
                  <w:tcW w:w="2930" w:type="dxa"/>
                </w:tcPr>
                <w:p w14:paraId="512D83AC" w14:textId="77EED2C5" w:rsidR="00CF3E1E" w:rsidRDefault="00382E52" w:rsidP="00697308">
                  <w:pPr>
                    <w:pStyle w:val="Questionheader"/>
                    <w:jc w:val="left"/>
                  </w:pPr>
                  <w:r>
                    <w:t>£1-£</w:t>
                  </w:r>
                  <w:r w:rsidR="005D74E3">
                    <w:t>4</w:t>
                  </w:r>
                  <w:r w:rsidR="008C4F89">
                    <w:t>9,999</w:t>
                  </w:r>
                  <w:r w:rsidR="00AA44C5">
                    <w:t xml:space="preserve">                   </w:t>
                  </w:r>
                  <w:sdt>
                    <w:sdtPr>
                      <w:id w:val="2129119787"/>
                      <w14:checkbox>
                        <w14:checked w14:val="0"/>
                        <w14:checkedState w14:val="2612" w14:font="MS Gothic"/>
                        <w14:uncheckedState w14:val="2610" w14:font="MS Gothic"/>
                      </w14:checkbox>
                    </w:sdtPr>
                    <w:sdtContent>
                      <w:r w:rsidR="00697308">
                        <w:rPr>
                          <w:rFonts w:ascii="MS Gothic" w:eastAsia="MS Gothic" w:hAnsi="MS Gothic" w:hint="eastAsia"/>
                        </w:rPr>
                        <w:t>☐</w:t>
                      </w:r>
                    </w:sdtContent>
                  </w:sdt>
                </w:p>
              </w:tc>
              <w:tc>
                <w:tcPr>
                  <w:tcW w:w="2930" w:type="dxa"/>
                </w:tcPr>
                <w:p w14:paraId="5A21487B" w14:textId="7E635DF2" w:rsidR="00CF3E1E" w:rsidRDefault="005874AA">
                  <w:pPr>
                    <w:pStyle w:val="Questionheader"/>
                    <w:jc w:val="left"/>
                  </w:pPr>
                  <w:r>
                    <w:t>£</w:t>
                  </w:r>
                  <w:r w:rsidR="005D74E3">
                    <w:t>5</w:t>
                  </w:r>
                  <w:r>
                    <w:t>0,000-£</w:t>
                  </w:r>
                  <w:r w:rsidR="000E7BA4">
                    <w:t>2</w:t>
                  </w:r>
                  <w:r>
                    <w:t>49,000</w:t>
                  </w:r>
                  <w:r w:rsidR="00AA44C5">
                    <w:t xml:space="preserve">          </w:t>
                  </w:r>
                  <w:sdt>
                    <w:sdtPr>
                      <w:id w:val="-643811475"/>
                      <w14:checkbox>
                        <w14:checked w14:val="0"/>
                        <w14:checkedState w14:val="2612" w14:font="MS Gothic"/>
                        <w14:uncheckedState w14:val="2610" w14:font="MS Gothic"/>
                      </w14:checkbox>
                    </w:sdtPr>
                    <w:sdtContent>
                      <w:r w:rsidR="00AA44C5">
                        <w:rPr>
                          <w:rFonts w:ascii="MS Gothic" w:eastAsia="MS Gothic" w:hAnsi="MS Gothic" w:hint="eastAsia"/>
                        </w:rPr>
                        <w:t>☐</w:t>
                      </w:r>
                    </w:sdtContent>
                  </w:sdt>
                </w:p>
              </w:tc>
            </w:tr>
            <w:tr w:rsidR="00CF3E1E" w14:paraId="23A0FA6C" w14:textId="77777777">
              <w:tc>
                <w:tcPr>
                  <w:tcW w:w="2930" w:type="dxa"/>
                </w:tcPr>
                <w:p w14:paraId="2AAAFD01" w14:textId="6080CE9C" w:rsidR="00CF3E1E" w:rsidRDefault="005874AA">
                  <w:pPr>
                    <w:pStyle w:val="Questionheader"/>
                    <w:jc w:val="left"/>
                  </w:pPr>
                  <w:r>
                    <w:t>£</w:t>
                  </w:r>
                  <w:r w:rsidR="000E7BA4">
                    <w:t>2</w:t>
                  </w:r>
                  <w:r>
                    <w:t>50,000-£</w:t>
                  </w:r>
                  <w:r w:rsidR="000E7BA4">
                    <w:t>4</w:t>
                  </w:r>
                  <w:r>
                    <w:t>99,999</w:t>
                  </w:r>
                  <w:r w:rsidR="00AA44C5">
                    <w:t xml:space="preserve">       </w:t>
                  </w:r>
                  <w:sdt>
                    <w:sdtPr>
                      <w:id w:val="787170435"/>
                      <w14:checkbox>
                        <w14:checked w14:val="0"/>
                        <w14:checkedState w14:val="2612" w14:font="MS Gothic"/>
                        <w14:uncheckedState w14:val="2610" w14:font="MS Gothic"/>
                      </w14:checkbox>
                    </w:sdtPr>
                    <w:sdtContent>
                      <w:r w:rsidR="00AA44C5">
                        <w:rPr>
                          <w:rFonts w:ascii="MS Gothic" w:eastAsia="MS Gothic" w:hAnsi="MS Gothic" w:hint="eastAsia"/>
                        </w:rPr>
                        <w:t>☐</w:t>
                      </w:r>
                    </w:sdtContent>
                  </w:sdt>
                </w:p>
              </w:tc>
              <w:tc>
                <w:tcPr>
                  <w:tcW w:w="2930" w:type="dxa"/>
                </w:tcPr>
                <w:p w14:paraId="7CB8E6A7" w14:textId="1B3873B7" w:rsidR="00CF3E1E" w:rsidRDefault="008C4F89">
                  <w:pPr>
                    <w:pStyle w:val="Questionheader"/>
                    <w:jc w:val="left"/>
                  </w:pPr>
                  <w:r>
                    <w:t>£</w:t>
                  </w:r>
                  <w:r w:rsidR="00AA44C5">
                    <w:t>5</w:t>
                  </w:r>
                  <w:r>
                    <w:t>00,000 or more</w:t>
                  </w:r>
                  <w:r w:rsidR="00AA44C5">
                    <w:t xml:space="preserve">        </w:t>
                  </w:r>
                  <w:sdt>
                    <w:sdtPr>
                      <w:id w:val="-1352489757"/>
                      <w14:checkbox>
                        <w14:checked w14:val="0"/>
                        <w14:checkedState w14:val="2612" w14:font="MS Gothic"/>
                        <w14:uncheckedState w14:val="2610" w14:font="MS Gothic"/>
                      </w14:checkbox>
                    </w:sdtPr>
                    <w:sdtContent>
                      <w:r w:rsidR="00AA44C5">
                        <w:rPr>
                          <w:rFonts w:ascii="MS Gothic" w:eastAsia="MS Gothic" w:hAnsi="MS Gothic" w:hint="eastAsia"/>
                        </w:rPr>
                        <w:t>☐</w:t>
                      </w:r>
                    </w:sdtContent>
                  </w:sdt>
                </w:p>
              </w:tc>
              <w:tc>
                <w:tcPr>
                  <w:tcW w:w="2930" w:type="dxa"/>
                </w:tcPr>
                <w:p w14:paraId="5C7585F5" w14:textId="77777777" w:rsidR="00CF3E1E" w:rsidRDefault="00CF3E1E">
                  <w:pPr>
                    <w:pStyle w:val="Questionheader"/>
                    <w:jc w:val="left"/>
                  </w:pPr>
                </w:p>
              </w:tc>
            </w:tr>
          </w:tbl>
          <w:p w14:paraId="0BB56A58" w14:textId="278829B3" w:rsidR="002A2843" w:rsidRPr="00EF290F" w:rsidRDefault="002A2843">
            <w:pPr>
              <w:pStyle w:val="Questionheader"/>
              <w:jc w:val="left"/>
            </w:pPr>
          </w:p>
        </w:tc>
      </w:tr>
      <w:tr w:rsidR="00620F97" w14:paraId="36A8CB9A" w14:textId="77777777" w:rsidTr="00D23462">
        <w:trPr>
          <w:tblHeader/>
        </w:trPr>
        <w:tc>
          <w:tcPr>
            <w:tcW w:w="5000" w:type="pct"/>
            <w:gridSpan w:val="2"/>
          </w:tcPr>
          <w:p w14:paraId="6FE81147" w14:textId="661FEFEB" w:rsidR="00620F97" w:rsidRPr="00EF290F" w:rsidRDefault="00620F97" w:rsidP="00D23462">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620F97" w14:paraId="36A9E240" w14:textId="77777777" w:rsidTr="00D23462">
              <w:tc>
                <w:tcPr>
                  <w:tcW w:w="2930" w:type="dxa"/>
                </w:tcPr>
                <w:p w14:paraId="34EBCB01" w14:textId="77777777" w:rsidR="00620F97" w:rsidRDefault="00620F97" w:rsidP="00D23462">
                  <w:pPr>
                    <w:pStyle w:val="Questionheader"/>
                    <w:jc w:val="left"/>
                  </w:pPr>
                  <w:r>
                    <w:t xml:space="preserve">£0                                  </w:t>
                  </w:r>
                  <w:sdt>
                    <w:sdtPr>
                      <w:id w:val="-58831097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54D7A2BB" w14:textId="77777777" w:rsidR="00620F97" w:rsidRDefault="00620F97" w:rsidP="00D23462">
                  <w:pPr>
                    <w:pStyle w:val="Questionheader"/>
                    <w:jc w:val="left"/>
                  </w:pPr>
                  <w:r>
                    <w:t xml:space="preserve">£1-£49,999                   </w:t>
                  </w:r>
                  <w:sdt>
                    <w:sdtPr>
                      <w:id w:val="-201074717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F8AB0B4" w14:textId="77777777" w:rsidR="00620F97" w:rsidRDefault="00620F97" w:rsidP="00D23462">
                  <w:pPr>
                    <w:pStyle w:val="Questionheader"/>
                    <w:jc w:val="left"/>
                  </w:pPr>
                  <w:r>
                    <w:t xml:space="preserve">£50,000-£249,000          </w:t>
                  </w:r>
                  <w:sdt>
                    <w:sdtPr>
                      <w:id w:val="190911030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620F97" w14:paraId="56C209D5" w14:textId="77777777" w:rsidTr="00D23462">
              <w:tc>
                <w:tcPr>
                  <w:tcW w:w="2930" w:type="dxa"/>
                </w:tcPr>
                <w:p w14:paraId="2E598AA4" w14:textId="77777777" w:rsidR="00620F97" w:rsidRDefault="00620F97" w:rsidP="00D23462">
                  <w:pPr>
                    <w:pStyle w:val="Questionheader"/>
                    <w:jc w:val="left"/>
                  </w:pPr>
                  <w:r>
                    <w:t xml:space="preserve">£250,000-£499,999       </w:t>
                  </w:r>
                  <w:sdt>
                    <w:sdtPr>
                      <w:id w:val="-211682268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C2883CE" w14:textId="77777777" w:rsidR="00620F97" w:rsidRDefault="00620F97" w:rsidP="00D23462">
                  <w:pPr>
                    <w:pStyle w:val="Questionheader"/>
                    <w:jc w:val="left"/>
                  </w:pPr>
                  <w:r>
                    <w:t xml:space="preserve">£500,000 or more        </w:t>
                  </w:r>
                  <w:sdt>
                    <w:sdtPr>
                      <w:id w:val="-211343066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79554196" w14:textId="77777777" w:rsidR="00620F97" w:rsidRDefault="00620F97" w:rsidP="00D23462">
                  <w:pPr>
                    <w:pStyle w:val="Questionheader"/>
                    <w:jc w:val="left"/>
                  </w:pPr>
                </w:p>
              </w:tc>
            </w:tr>
          </w:tbl>
          <w:p w14:paraId="6D001169" w14:textId="77777777" w:rsidR="00620F97" w:rsidRPr="00EF290F" w:rsidRDefault="00620F97" w:rsidP="00D23462">
            <w:pPr>
              <w:pStyle w:val="Questionheader"/>
              <w:jc w:val="left"/>
            </w:pPr>
          </w:p>
        </w:tc>
      </w:tr>
      <w:tr w:rsidR="00620F97" w14:paraId="0B566499" w14:textId="77777777">
        <w:trPr>
          <w:tblHeader/>
        </w:trPr>
        <w:tc>
          <w:tcPr>
            <w:tcW w:w="5000" w:type="pct"/>
            <w:gridSpan w:val="2"/>
          </w:tcPr>
          <w:p w14:paraId="3929956E" w14:textId="77777777" w:rsidR="00620F97" w:rsidRDefault="00620F97">
            <w:pPr>
              <w:pStyle w:val="Questionheader"/>
              <w:jc w:val="left"/>
            </w:pPr>
          </w:p>
        </w:tc>
      </w:tr>
      <w:tr w:rsidR="00335ED9" w14:paraId="192CA0E0" w14:textId="77777777">
        <w:tc>
          <w:tcPr>
            <w:tcW w:w="790" w:type="pct"/>
          </w:tcPr>
          <w:p w14:paraId="62041FFA" w14:textId="77777777" w:rsidR="00335ED9" w:rsidRPr="00C30802" w:rsidRDefault="00335ED9">
            <w:pPr>
              <w:pStyle w:val="Questionbodytext"/>
              <w:rPr>
                <w:b/>
              </w:rPr>
            </w:pPr>
            <w:r w:rsidRPr="00C30802">
              <w:rPr>
                <w:b/>
              </w:rPr>
              <w:t>Rationale</w:t>
            </w:r>
          </w:p>
        </w:tc>
        <w:sdt>
          <w:sdtPr>
            <w:id w:val="-1292133957"/>
            <w:placeholder>
              <w:docPart w:val="4EAE418CF89E487A9458176C3306E9F3"/>
            </w:placeholder>
            <w:temporary/>
            <w:showingPlcHdr/>
            <w15:appearance w15:val="hidden"/>
          </w:sdtPr>
          <w:sdtContent>
            <w:tc>
              <w:tcPr>
                <w:tcW w:w="4210" w:type="pct"/>
              </w:tcPr>
              <w:p w14:paraId="534BACAF" w14:textId="77777777" w:rsidR="00335ED9" w:rsidRDefault="00335ED9">
                <w:pPr>
                  <w:pStyle w:val="Questionbodytext"/>
                </w:pPr>
                <w:r w:rsidRPr="004F77A6">
                  <w:rPr>
                    <w:rStyle w:val="PlaceholderText"/>
                  </w:rPr>
                  <w:t xml:space="preserve">Click </w:t>
                </w:r>
                <w:r>
                  <w:rPr>
                    <w:rStyle w:val="PlaceholderText"/>
                  </w:rPr>
                  <w:t>and insert the rationale for your response</w:t>
                </w:r>
              </w:p>
            </w:tc>
          </w:sdtContent>
        </w:sdt>
      </w:tr>
    </w:tbl>
    <w:p w14:paraId="6024690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0E9D7EA" w14:textId="77777777">
        <w:trPr>
          <w:tblHeader/>
        </w:trPr>
        <w:tc>
          <w:tcPr>
            <w:tcW w:w="5000" w:type="pct"/>
            <w:gridSpan w:val="2"/>
            <w:shd w:val="clear" w:color="auto" w:fill="007C31"/>
          </w:tcPr>
          <w:p w14:paraId="6FDEC99F" w14:textId="21198634" w:rsidR="00335ED9" w:rsidRPr="00687160" w:rsidRDefault="00335ED9">
            <w:pPr>
              <w:pStyle w:val="Questiontitle"/>
              <w:rPr>
                <w:color w:val="007C31"/>
              </w:rPr>
            </w:pPr>
            <w:r>
              <w:t xml:space="preserve">Question </w:t>
            </w:r>
            <w:r w:rsidR="00B71F52">
              <w:t>6</w:t>
            </w:r>
          </w:p>
        </w:tc>
      </w:tr>
      <w:tr w:rsidR="00335ED9" w14:paraId="43EE777A" w14:textId="77777777">
        <w:trPr>
          <w:tblHeader/>
        </w:trPr>
        <w:tc>
          <w:tcPr>
            <w:tcW w:w="5000" w:type="pct"/>
            <w:gridSpan w:val="2"/>
          </w:tcPr>
          <w:p w14:paraId="360D0F4A" w14:textId="33855AC1" w:rsidR="00335ED9" w:rsidRDefault="00335ED9">
            <w:pPr>
              <w:pStyle w:val="Questionheader"/>
              <w:jc w:val="left"/>
            </w:pPr>
            <w:bookmarkStart w:id="3" w:name="_Hlk529864189"/>
            <w:r>
              <w:t>How long from the point of approval would your organisation need to implement MP</w:t>
            </w:r>
            <w:r w:rsidR="00AB2FFE">
              <w:t>169</w:t>
            </w:r>
            <w:r w:rsidR="00B4103D">
              <w:t xml:space="preserve"> if Solution option 1a or 1b were approved</w:t>
            </w:r>
            <w:r>
              <w:t>?</w:t>
            </w:r>
            <w:bookmarkEnd w:id="3"/>
          </w:p>
          <w:p w14:paraId="2E105736" w14:textId="2DD3A1B5" w:rsidR="00335ED9" w:rsidRPr="00EF754E" w:rsidRDefault="00335ED9">
            <w:pPr>
              <w:pStyle w:val="Questionheader"/>
              <w:jc w:val="left"/>
              <w:rPr>
                <w:i/>
              </w:rPr>
            </w:pPr>
            <w:r>
              <w:rPr>
                <w:i/>
              </w:rPr>
              <w:t>Please provide your rationale, including the activities you would need to complete during this time</w:t>
            </w:r>
            <w:r w:rsidR="00CD6F53">
              <w:rPr>
                <w:i/>
              </w:rPr>
              <w:t>.</w:t>
            </w:r>
          </w:p>
        </w:tc>
      </w:tr>
      <w:tr w:rsidR="00335ED9" w14:paraId="2C88A91D" w14:textId="77777777">
        <w:tc>
          <w:tcPr>
            <w:tcW w:w="790" w:type="pct"/>
          </w:tcPr>
          <w:p w14:paraId="2E6A5A63" w14:textId="77777777" w:rsidR="00335ED9" w:rsidRPr="00C30802" w:rsidRDefault="00335ED9">
            <w:pPr>
              <w:pStyle w:val="Questionbodytext"/>
              <w:keepNext/>
              <w:rPr>
                <w:b/>
              </w:rPr>
            </w:pPr>
            <w:r w:rsidRPr="00C30802">
              <w:rPr>
                <w:b/>
              </w:rPr>
              <w:t>Response</w:t>
            </w:r>
          </w:p>
        </w:tc>
        <w:sdt>
          <w:sdtPr>
            <w:id w:val="1300799460"/>
            <w:placeholder>
              <w:docPart w:val="1AAC5C3AB8EB416B943EB5BA5D9C0075"/>
            </w:placeholder>
            <w:temporary/>
            <w:showingPlcHdr/>
            <w15:appearance w15:val="hidden"/>
          </w:sdtPr>
          <w:sdtContent>
            <w:tc>
              <w:tcPr>
                <w:tcW w:w="4210" w:type="pct"/>
              </w:tcPr>
              <w:p w14:paraId="411A645A" w14:textId="77777777" w:rsidR="00335ED9" w:rsidRDefault="00335ED9">
                <w:pPr>
                  <w:pStyle w:val="Questionbodytext"/>
                  <w:keepNext/>
                </w:pPr>
                <w:r w:rsidRPr="004F77A6">
                  <w:rPr>
                    <w:rStyle w:val="PlaceholderText"/>
                  </w:rPr>
                  <w:t xml:space="preserve">Click </w:t>
                </w:r>
                <w:r>
                  <w:rPr>
                    <w:rStyle w:val="PlaceholderText"/>
                  </w:rPr>
                  <w:t>and insert your required lead time</w:t>
                </w:r>
              </w:p>
            </w:tc>
          </w:sdtContent>
        </w:sdt>
      </w:tr>
      <w:tr w:rsidR="00335ED9" w14:paraId="3654A46D" w14:textId="77777777">
        <w:tc>
          <w:tcPr>
            <w:tcW w:w="790" w:type="pct"/>
          </w:tcPr>
          <w:p w14:paraId="11CC7DE7" w14:textId="77777777" w:rsidR="00335ED9" w:rsidRPr="00C30802" w:rsidRDefault="00335ED9">
            <w:pPr>
              <w:pStyle w:val="Questionbodytext"/>
              <w:rPr>
                <w:b/>
              </w:rPr>
            </w:pPr>
            <w:r w:rsidRPr="00C30802">
              <w:rPr>
                <w:b/>
              </w:rPr>
              <w:t>Rationale</w:t>
            </w:r>
          </w:p>
        </w:tc>
        <w:sdt>
          <w:sdtPr>
            <w:id w:val="-748815560"/>
            <w:placeholder>
              <w:docPart w:val="BB88287162044D2D8AD750248BBD354B"/>
            </w:placeholder>
            <w:temporary/>
            <w:showingPlcHdr/>
            <w15:appearance w15:val="hidden"/>
          </w:sdtPr>
          <w:sdtContent>
            <w:tc>
              <w:tcPr>
                <w:tcW w:w="4210" w:type="pct"/>
              </w:tcPr>
              <w:p w14:paraId="6D06BB84" w14:textId="77777777" w:rsidR="00335ED9" w:rsidRDefault="00335ED9">
                <w:pPr>
                  <w:pStyle w:val="Questionbodytext"/>
                </w:pPr>
                <w:r w:rsidRPr="004F77A6">
                  <w:rPr>
                    <w:rStyle w:val="PlaceholderText"/>
                  </w:rPr>
                  <w:t xml:space="preserve">Click </w:t>
                </w:r>
                <w:r>
                  <w:rPr>
                    <w:rStyle w:val="PlaceholderText"/>
                  </w:rPr>
                  <w:t>and insert the rationale for your response</w:t>
                </w:r>
              </w:p>
            </w:tc>
          </w:sdtContent>
        </w:sdt>
      </w:tr>
    </w:tbl>
    <w:p w14:paraId="6834AB9B" w14:textId="77777777" w:rsidR="00335ED9" w:rsidRDefault="00335ED9" w:rsidP="00335ED9"/>
    <w:p w14:paraId="78A1E7F6" w14:textId="77777777" w:rsidR="00ED2306" w:rsidRDefault="00ED2306" w:rsidP="00335ED9"/>
    <w:tbl>
      <w:tblPr>
        <w:tblStyle w:val="TableGrid"/>
        <w:tblW w:w="5028"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3963"/>
        <w:gridCol w:w="1877"/>
        <w:gridCol w:w="3226"/>
      </w:tblGrid>
      <w:tr w:rsidR="00D16ECC" w14:paraId="0BED9F95" w14:textId="63E0C656" w:rsidTr="00D16ECC">
        <w:trPr>
          <w:tblHeader/>
        </w:trPr>
        <w:tc>
          <w:tcPr>
            <w:tcW w:w="5000" w:type="pct"/>
            <w:gridSpan w:val="3"/>
            <w:shd w:val="clear" w:color="auto" w:fill="007C31"/>
          </w:tcPr>
          <w:p w14:paraId="4125B4F9" w14:textId="2E2863FE" w:rsidR="00D16ECC" w:rsidRDefault="00D16ECC" w:rsidP="00D23462">
            <w:pPr>
              <w:pStyle w:val="Questiontitle"/>
            </w:pPr>
            <w:r>
              <w:lastRenderedPageBreak/>
              <w:t>Question 7</w:t>
            </w:r>
          </w:p>
        </w:tc>
      </w:tr>
      <w:tr w:rsidR="00602E60" w14:paraId="39016EFB" w14:textId="3B3A55C7" w:rsidTr="00D16ECC">
        <w:trPr>
          <w:tblHeader/>
        </w:trPr>
        <w:tc>
          <w:tcPr>
            <w:tcW w:w="5000" w:type="pct"/>
            <w:gridSpan w:val="3"/>
          </w:tcPr>
          <w:p w14:paraId="1D843A72" w14:textId="77777777" w:rsidR="00602E60" w:rsidRDefault="00602E60" w:rsidP="00D23462">
            <w:pPr>
              <w:pStyle w:val="Questionheader"/>
              <w:jc w:val="left"/>
            </w:pPr>
            <w:r>
              <w:t>Do you believe that the DCC System Solution Options (1a and 1b) would better facilitate the General SEC Objectives?</w:t>
            </w:r>
          </w:p>
          <w:p w14:paraId="47F97A8D" w14:textId="630753D5" w:rsidR="00602E60" w:rsidRDefault="00602E60" w:rsidP="00D23462">
            <w:pPr>
              <w:pStyle w:val="Questionheader"/>
              <w:jc w:val="left"/>
            </w:pPr>
            <w:r>
              <w:rPr>
                <w:i/>
              </w:rPr>
              <w:t xml:space="preserve">Please </w:t>
            </w:r>
            <w:r w:rsidR="005018F5">
              <w:rPr>
                <w:i/>
              </w:rPr>
              <w:t xml:space="preserve">indicate </w:t>
            </w:r>
            <w:r w:rsidR="000B7707">
              <w:rPr>
                <w:i/>
              </w:rPr>
              <w:t>if you believe that the</w:t>
            </w:r>
            <w:r>
              <w:rPr>
                <w:i/>
              </w:rPr>
              <w:t xml:space="preserve"> General SEC Objectives would be better facilitated</w:t>
            </w:r>
            <w:r w:rsidR="00A75E15">
              <w:rPr>
                <w:i/>
              </w:rPr>
              <w:t xml:space="preserve"> (positive)</w:t>
            </w:r>
            <w:r w:rsidR="00CB3B61">
              <w:rPr>
                <w:i/>
              </w:rPr>
              <w:t xml:space="preserve">, not better </w:t>
            </w:r>
            <w:r w:rsidR="00D16ECC">
              <w:rPr>
                <w:i/>
              </w:rPr>
              <w:t>facilitated</w:t>
            </w:r>
            <w:r w:rsidR="00CB3B61">
              <w:rPr>
                <w:i/>
              </w:rPr>
              <w:t xml:space="preserve"> (negative) or have a neutral effect </w:t>
            </w:r>
            <w:r>
              <w:rPr>
                <w:i/>
              </w:rPr>
              <w:t xml:space="preserve">and provide your rationale with reference to these General SEC Objectives. </w:t>
            </w:r>
          </w:p>
        </w:tc>
      </w:tr>
      <w:tr w:rsidR="00D16ECC" w14:paraId="754B271D" w14:textId="77777777" w:rsidTr="00D16ECC">
        <w:trPr>
          <w:tblHeader/>
        </w:trPr>
        <w:tc>
          <w:tcPr>
            <w:tcW w:w="2186" w:type="pct"/>
          </w:tcPr>
          <w:p w14:paraId="0E679F7B" w14:textId="77777777" w:rsidR="00D16ECC" w:rsidRDefault="00D16ECC" w:rsidP="00D23462">
            <w:pPr>
              <w:pStyle w:val="Questionheader"/>
              <w:jc w:val="left"/>
            </w:pPr>
            <w:r>
              <w:t>General SEC Objectives</w:t>
            </w:r>
          </w:p>
        </w:tc>
        <w:tc>
          <w:tcPr>
            <w:tcW w:w="1035" w:type="pct"/>
          </w:tcPr>
          <w:p w14:paraId="385DF6D8" w14:textId="77777777" w:rsidR="00D16ECC" w:rsidRDefault="00D16ECC" w:rsidP="00D23462">
            <w:pPr>
              <w:pStyle w:val="Questionheader"/>
              <w:jc w:val="left"/>
            </w:pPr>
          </w:p>
        </w:tc>
        <w:tc>
          <w:tcPr>
            <w:tcW w:w="1779" w:type="pct"/>
          </w:tcPr>
          <w:p w14:paraId="40C589FB" w14:textId="1A11816F" w:rsidR="00D16ECC" w:rsidRDefault="00D16ECC" w:rsidP="00D23462">
            <w:pPr>
              <w:pStyle w:val="Questionheader"/>
              <w:jc w:val="left"/>
            </w:pPr>
            <w:r>
              <w:t>Rationale</w:t>
            </w:r>
          </w:p>
        </w:tc>
      </w:tr>
      <w:tr w:rsidR="00D16ECC" w14:paraId="750F8B48" w14:textId="7E0D2427" w:rsidTr="00D16ECC">
        <w:trPr>
          <w:trHeight w:val="89"/>
        </w:trPr>
        <w:tc>
          <w:tcPr>
            <w:tcW w:w="2186" w:type="pct"/>
          </w:tcPr>
          <w:p w14:paraId="19D3FFF8" w14:textId="5712D349" w:rsidR="00D16ECC" w:rsidRDefault="00D16ECC" w:rsidP="00D23462">
            <w:pPr>
              <w:pStyle w:val="Questionbodytext"/>
              <w:keepNext/>
              <w:tabs>
                <w:tab w:val="left" w:pos="1860"/>
              </w:tabs>
            </w:pPr>
            <w:r w:rsidRPr="008B108A">
              <w:t>(a) facilitate the efficient provision, installation, and operation, as well as interoperability, of Smart Metering Systems at Energy Consumers’ premises within Great Britain</w:t>
            </w:r>
          </w:p>
        </w:tc>
        <w:tc>
          <w:tcPr>
            <w:tcW w:w="1035" w:type="pct"/>
          </w:tcPr>
          <w:p w14:paraId="4AC05918" w14:textId="0059E53A" w:rsidR="00D16ECC" w:rsidRDefault="00D16ECC" w:rsidP="00D23462">
            <w:pPr>
              <w:pStyle w:val="Questionbodytext"/>
              <w:keepNext/>
              <w:tabs>
                <w:tab w:val="left" w:pos="1860"/>
              </w:tabs>
            </w:pPr>
            <w:r>
              <w:t xml:space="preserve"> Positive    </w:t>
            </w:r>
            <w:sdt>
              <w:sdtPr>
                <w:id w:val="-1510594631"/>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2AC6D42" w14:textId="74F04D39" w:rsidR="00D16ECC" w:rsidRDefault="00D16ECC" w:rsidP="00D23462">
            <w:pPr>
              <w:pStyle w:val="Questionbodytext"/>
              <w:keepNext/>
              <w:tabs>
                <w:tab w:val="left" w:pos="1860"/>
              </w:tabs>
            </w:pPr>
            <w:r>
              <w:t xml:space="preserve"> Negative   </w:t>
            </w:r>
            <w:sdt>
              <w:sdtPr>
                <w:id w:val="16936443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9585227" w14:textId="3B44C349" w:rsidR="00D16ECC" w:rsidRDefault="00D16ECC" w:rsidP="002E5A5D">
            <w:pPr>
              <w:pStyle w:val="Questionbodytext"/>
              <w:keepNext/>
              <w:tabs>
                <w:tab w:val="left" w:pos="1860"/>
              </w:tabs>
            </w:pPr>
            <w:r>
              <w:t xml:space="preserve"> Neutral     </w:t>
            </w:r>
            <w:sdt>
              <w:sdtPr>
                <w:id w:val="21030704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5930E926" w14:textId="35BFCC68" w:rsidR="00D16ECC" w:rsidRDefault="00D16ECC" w:rsidP="002E5A5D">
            <w:pPr>
              <w:pStyle w:val="Questionbodytext"/>
              <w:keepNext/>
              <w:tabs>
                <w:tab w:val="left" w:pos="1860"/>
              </w:tabs>
            </w:pPr>
          </w:p>
        </w:tc>
      </w:tr>
      <w:tr w:rsidR="00D16ECC" w14:paraId="63E67B64" w14:textId="054798BE" w:rsidTr="00D16ECC">
        <w:trPr>
          <w:trHeight w:val="83"/>
        </w:trPr>
        <w:tc>
          <w:tcPr>
            <w:tcW w:w="2186" w:type="pct"/>
          </w:tcPr>
          <w:p w14:paraId="112F6FF3" w14:textId="4AADB62D" w:rsidR="00D16ECC" w:rsidRDefault="00D16ECC" w:rsidP="00D23462">
            <w:pPr>
              <w:pStyle w:val="Questionbodytext"/>
              <w:keepNext/>
              <w:tabs>
                <w:tab w:val="left" w:pos="2470"/>
              </w:tabs>
            </w:pPr>
            <w:r w:rsidRPr="008B108A">
              <w:t xml:space="preserve">b) enable the DCC to </w:t>
            </w:r>
            <w:proofErr w:type="gramStart"/>
            <w:r w:rsidRPr="008B108A">
              <w:t>comply at all times</w:t>
            </w:r>
            <w:proofErr w:type="gramEnd"/>
            <w:r w:rsidRPr="008B108A">
              <w:t xml:space="preserve"> with the General Objectives of the DCC (as defined in the DCC Licence), and to efficiently discharge the other obligations imposed upon it by the DCC Licence</w:t>
            </w:r>
          </w:p>
        </w:tc>
        <w:tc>
          <w:tcPr>
            <w:tcW w:w="1035" w:type="pct"/>
          </w:tcPr>
          <w:p w14:paraId="64FF4A82" w14:textId="7ACEA6EA" w:rsidR="00D16ECC" w:rsidRDefault="00D16ECC" w:rsidP="00A25940">
            <w:pPr>
              <w:pStyle w:val="Questionbodytext"/>
              <w:keepNext/>
              <w:tabs>
                <w:tab w:val="left" w:pos="1860"/>
              </w:tabs>
            </w:pPr>
            <w:r>
              <w:t xml:space="preserve"> Positive    </w:t>
            </w:r>
            <w:sdt>
              <w:sdtPr>
                <w:id w:val="-106749389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0DA4108" w14:textId="77777777" w:rsidR="00D16ECC" w:rsidRDefault="00D16ECC" w:rsidP="00A25940">
            <w:pPr>
              <w:pStyle w:val="Questionbodytext"/>
              <w:keepNext/>
              <w:tabs>
                <w:tab w:val="left" w:pos="1860"/>
              </w:tabs>
            </w:pPr>
            <w:r>
              <w:t xml:space="preserve"> Negative   </w:t>
            </w:r>
            <w:sdt>
              <w:sdtPr>
                <w:id w:val="1576704577"/>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0FCDAC1" w14:textId="42D2FEA8" w:rsidR="00D16ECC" w:rsidRDefault="00D16ECC" w:rsidP="00A25940">
            <w:pPr>
              <w:pStyle w:val="Questionbodytext"/>
              <w:keepNext/>
              <w:tabs>
                <w:tab w:val="left" w:pos="2470"/>
              </w:tabs>
            </w:pPr>
            <w:r>
              <w:t xml:space="preserve"> Neutral     </w:t>
            </w:r>
            <w:sdt>
              <w:sdtPr>
                <w:id w:val="1442991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26BB5464" w14:textId="2C9F3606" w:rsidR="00D16ECC" w:rsidRDefault="00D16ECC" w:rsidP="005A5937">
            <w:pPr>
              <w:pStyle w:val="Questionbodytext"/>
              <w:keepNext/>
              <w:tabs>
                <w:tab w:val="left" w:pos="1640"/>
              </w:tabs>
            </w:pPr>
          </w:p>
        </w:tc>
      </w:tr>
      <w:tr w:rsidR="00D16ECC" w14:paraId="212BB42A" w14:textId="0EC2D6A9" w:rsidTr="00D16ECC">
        <w:trPr>
          <w:trHeight w:val="83"/>
        </w:trPr>
        <w:tc>
          <w:tcPr>
            <w:tcW w:w="2186" w:type="pct"/>
          </w:tcPr>
          <w:p w14:paraId="770F4DE1" w14:textId="247F7694" w:rsidR="00D16ECC" w:rsidRDefault="00D16ECC" w:rsidP="00D23462">
            <w:pPr>
              <w:pStyle w:val="Questionbodytext"/>
              <w:keepNext/>
              <w:tabs>
                <w:tab w:val="left" w:pos="2200"/>
              </w:tabs>
            </w:pPr>
            <w:r w:rsidRPr="008B108A">
              <w:t>(c) facilitate Energy Consumers’ management of their use of electricity and gas through the provision to them of appropriate information by means of Smart Metering Systems</w:t>
            </w:r>
          </w:p>
        </w:tc>
        <w:tc>
          <w:tcPr>
            <w:tcW w:w="1035" w:type="pct"/>
          </w:tcPr>
          <w:p w14:paraId="1E3FE167" w14:textId="64E648A8" w:rsidR="00D16ECC" w:rsidRDefault="00D16ECC" w:rsidP="00A25940">
            <w:pPr>
              <w:pStyle w:val="Questionbodytext"/>
              <w:keepNext/>
              <w:tabs>
                <w:tab w:val="left" w:pos="1860"/>
              </w:tabs>
            </w:pPr>
            <w:r>
              <w:t xml:space="preserve"> Positive    </w:t>
            </w:r>
            <w:sdt>
              <w:sdtPr>
                <w:id w:val="91520866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3B6FE51" w14:textId="77777777" w:rsidR="00D16ECC" w:rsidRDefault="00D16ECC" w:rsidP="00A25940">
            <w:pPr>
              <w:pStyle w:val="Questionbodytext"/>
              <w:keepNext/>
              <w:tabs>
                <w:tab w:val="left" w:pos="1860"/>
              </w:tabs>
            </w:pPr>
            <w:r>
              <w:t xml:space="preserve"> Negative   </w:t>
            </w:r>
            <w:sdt>
              <w:sdtPr>
                <w:id w:val="-409457534"/>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26DD6EB" w14:textId="70C00588" w:rsidR="00D16ECC" w:rsidRDefault="00D16ECC" w:rsidP="002E5A5D">
            <w:pPr>
              <w:pStyle w:val="Questionbodytext"/>
              <w:keepNext/>
              <w:tabs>
                <w:tab w:val="left" w:pos="2200"/>
              </w:tabs>
            </w:pPr>
            <w:r>
              <w:t xml:space="preserve"> Neutral     </w:t>
            </w:r>
            <w:sdt>
              <w:sdtPr>
                <w:id w:val="-66863606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63B1BAAE" w14:textId="72E84E95" w:rsidR="00D16ECC" w:rsidRDefault="00D16ECC" w:rsidP="005A5937">
            <w:pPr>
              <w:pStyle w:val="Questionbodytext"/>
              <w:keepNext/>
              <w:tabs>
                <w:tab w:val="left" w:pos="1640"/>
              </w:tabs>
            </w:pPr>
          </w:p>
        </w:tc>
      </w:tr>
      <w:tr w:rsidR="00D16ECC" w14:paraId="2B4544CF" w14:textId="21B6B062" w:rsidTr="00D16ECC">
        <w:trPr>
          <w:trHeight w:val="83"/>
        </w:trPr>
        <w:tc>
          <w:tcPr>
            <w:tcW w:w="2186" w:type="pct"/>
          </w:tcPr>
          <w:p w14:paraId="616CF022" w14:textId="01690C5D" w:rsidR="00D16ECC" w:rsidRDefault="00D16ECC" w:rsidP="00D23462">
            <w:pPr>
              <w:pStyle w:val="Questionbodytext"/>
              <w:keepNext/>
              <w:tabs>
                <w:tab w:val="left" w:pos="1830"/>
              </w:tabs>
            </w:pPr>
            <w:r w:rsidRPr="008B108A">
              <w:t>(d) facilitate effective competition between persons engaged in, or in Commercial Activities connected with, the Supply of Energy</w:t>
            </w:r>
          </w:p>
        </w:tc>
        <w:tc>
          <w:tcPr>
            <w:tcW w:w="1035" w:type="pct"/>
          </w:tcPr>
          <w:p w14:paraId="2B50D7D7" w14:textId="4DA2D4E8" w:rsidR="00D16ECC" w:rsidRDefault="00D16ECC" w:rsidP="00A25940">
            <w:pPr>
              <w:pStyle w:val="Questionbodytext"/>
              <w:keepNext/>
              <w:tabs>
                <w:tab w:val="left" w:pos="1860"/>
              </w:tabs>
            </w:pPr>
            <w:r>
              <w:t xml:space="preserve"> Positive    </w:t>
            </w:r>
            <w:sdt>
              <w:sdtPr>
                <w:id w:val="-787506551"/>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7751544" w14:textId="77777777" w:rsidR="00D16ECC" w:rsidRDefault="00D16ECC" w:rsidP="00A25940">
            <w:pPr>
              <w:pStyle w:val="Questionbodytext"/>
              <w:keepNext/>
              <w:tabs>
                <w:tab w:val="left" w:pos="1860"/>
              </w:tabs>
            </w:pPr>
            <w:r>
              <w:t xml:space="preserve"> Negative   </w:t>
            </w:r>
            <w:sdt>
              <w:sdtPr>
                <w:id w:val="-898057085"/>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A5DBEE6" w14:textId="41BDBA74" w:rsidR="00D16ECC" w:rsidRDefault="00D16ECC" w:rsidP="00A25940">
            <w:pPr>
              <w:pStyle w:val="Questionbodytext"/>
              <w:keepNext/>
              <w:tabs>
                <w:tab w:val="left" w:pos="1640"/>
              </w:tabs>
            </w:pPr>
            <w:r>
              <w:t xml:space="preserve"> Neutral     </w:t>
            </w:r>
            <w:sdt>
              <w:sdtPr>
                <w:id w:val="145937473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78995792" w14:textId="551B9221" w:rsidR="00D16ECC" w:rsidRDefault="00D16ECC" w:rsidP="005A5937">
            <w:pPr>
              <w:pStyle w:val="Questionbodytext"/>
              <w:keepNext/>
              <w:tabs>
                <w:tab w:val="left" w:pos="1640"/>
              </w:tabs>
            </w:pPr>
          </w:p>
        </w:tc>
      </w:tr>
      <w:tr w:rsidR="00D16ECC" w14:paraId="1F58EC3D" w14:textId="67E62375" w:rsidTr="00D16ECC">
        <w:trPr>
          <w:trHeight w:val="83"/>
        </w:trPr>
        <w:tc>
          <w:tcPr>
            <w:tcW w:w="2186" w:type="pct"/>
          </w:tcPr>
          <w:p w14:paraId="53FCABD5" w14:textId="6433DD14" w:rsidR="00D16ECC" w:rsidRDefault="00D16ECC" w:rsidP="00D23462">
            <w:pPr>
              <w:pStyle w:val="Questionbodytext"/>
              <w:keepNext/>
              <w:tabs>
                <w:tab w:val="right" w:pos="7375"/>
              </w:tabs>
            </w:pPr>
            <w:r w:rsidRPr="008B108A">
              <w:t>(e) facilitate such innovation in the design and operation of Energy Networks (as defined in the DCC Licence) as will best contribute to the delivery of a secure and sustainable Supply of Energy</w:t>
            </w:r>
          </w:p>
        </w:tc>
        <w:tc>
          <w:tcPr>
            <w:tcW w:w="1035" w:type="pct"/>
          </w:tcPr>
          <w:p w14:paraId="1983AAFF" w14:textId="717E335D" w:rsidR="00D16ECC" w:rsidRDefault="00D16ECC" w:rsidP="00A25940">
            <w:pPr>
              <w:pStyle w:val="Questionbodytext"/>
              <w:keepNext/>
              <w:tabs>
                <w:tab w:val="left" w:pos="1860"/>
              </w:tabs>
            </w:pPr>
            <w:r>
              <w:t xml:space="preserve"> Positive    </w:t>
            </w:r>
            <w:sdt>
              <w:sdtPr>
                <w:id w:val="-111806738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B43BF97" w14:textId="77777777" w:rsidR="00D16ECC" w:rsidRDefault="00D16ECC" w:rsidP="00A25940">
            <w:pPr>
              <w:pStyle w:val="Questionbodytext"/>
              <w:keepNext/>
              <w:tabs>
                <w:tab w:val="left" w:pos="1860"/>
              </w:tabs>
            </w:pPr>
            <w:r>
              <w:t xml:space="preserve"> Negative   </w:t>
            </w:r>
            <w:sdt>
              <w:sdtPr>
                <w:id w:val="1263733657"/>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8AA215A" w14:textId="23E69B8F" w:rsidR="00D16ECC" w:rsidRDefault="00D16ECC" w:rsidP="002E5A5D">
            <w:pPr>
              <w:pStyle w:val="Questionbodytext"/>
              <w:keepNext/>
              <w:tabs>
                <w:tab w:val="right" w:pos="7375"/>
              </w:tabs>
            </w:pPr>
            <w:r>
              <w:t xml:space="preserve"> Neutral     </w:t>
            </w:r>
            <w:sdt>
              <w:sdtPr>
                <w:id w:val="104949790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02EB404F" w14:textId="1DC1DA53" w:rsidR="00D16ECC" w:rsidRDefault="00D16ECC" w:rsidP="005A5937">
            <w:pPr>
              <w:pStyle w:val="Questionbodytext"/>
              <w:keepNext/>
              <w:tabs>
                <w:tab w:val="left" w:pos="1640"/>
              </w:tabs>
            </w:pPr>
          </w:p>
        </w:tc>
      </w:tr>
      <w:tr w:rsidR="00D16ECC" w14:paraId="0042F665" w14:textId="471C7AC3" w:rsidTr="00D16ECC">
        <w:trPr>
          <w:trHeight w:val="83"/>
        </w:trPr>
        <w:tc>
          <w:tcPr>
            <w:tcW w:w="2186" w:type="pct"/>
          </w:tcPr>
          <w:p w14:paraId="08535726" w14:textId="08D56E2D" w:rsidR="00D16ECC" w:rsidRDefault="00D16ECC" w:rsidP="00D23462">
            <w:pPr>
              <w:pStyle w:val="Questionbodytext"/>
              <w:keepNext/>
              <w:tabs>
                <w:tab w:val="right" w:pos="7375"/>
              </w:tabs>
            </w:pPr>
            <w:r w:rsidRPr="008B108A">
              <w:t>f) ensure the protection of Data and the security of Data and Systems in the operation of this Code</w:t>
            </w:r>
          </w:p>
        </w:tc>
        <w:tc>
          <w:tcPr>
            <w:tcW w:w="1035" w:type="pct"/>
          </w:tcPr>
          <w:p w14:paraId="02BB7F70" w14:textId="11856AED" w:rsidR="00D16ECC" w:rsidRDefault="00D16ECC" w:rsidP="00016945">
            <w:pPr>
              <w:pStyle w:val="Questionbodytext"/>
              <w:keepNext/>
              <w:tabs>
                <w:tab w:val="left" w:pos="1860"/>
              </w:tabs>
            </w:pPr>
            <w:r>
              <w:t xml:space="preserve"> Positive    </w:t>
            </w:r>
            <w:sdt>
              <w:sdtPr>
                <w:id w:val="-176968970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E149B1D" w14:textId="77777777" w:rsidR="00D16ECC" w:rsidRDefault="00D16ECC" w:rsidP="00016945">
            <w:pPr>
              <w:pStyle w:val="Questionbodytext"/>
              <w:keepNext/>
              <w:tabs>
                <w:tab w:val="left" w:pos="1860"/>
              </w:tabs>
            </w:pPr>
            <w:r>
              <w:t xml:space="preserve"> Negative   </w:t>
            </w:r>
            <w:sdt>
              <w:sdtPr>
                <w:id w:val="850685067"/>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D072255" w14:textId="4D6AC017" w:rsidR="00D16ECC" w:rsidRDefault="00D16ECC" w:rsidP="002E5A5D">
            <w:pPr>
              <w:pStyle w:val="Questionbodytext"/>
              <w:keepNext/>
              <w:tabs>
                <w:tab w:val="right" w:pos="7375"/>
              </w:tabs>
            </w:pPr>
            <w:r>
              <w:t xml:space="preserve"> Neutral     </w:t>
            </w:r>
            <w:sdt>
              <w:sdtPr>
                <w:id w:val="203992822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2A9E57B8" w14:textId="30E16FEE" w:rsidR="00D16ECC" w:rsidRDefault="00D16ECC" w:rsidP="005A5937">
            <w:pPr>
              <w:pStyle w:val="Questionbodytext"/>
              <w:keepNext/>
              <w:tabs>
                <w:tab w:val="left" w:pos="1640"/>
              </w:tabs>
            </w:pPr>
          </w:p>
        </w:tc>
      </w:tr>
      <w:tr w:rsidR="00D16ECC" w14:paraId="17B330A1" w14:textId="52C4EFEB" w:rsidTr="00D16ECC">
        <w:trPr>
          <w:trHeight w:val="83"/>
        </w:trPr>
        <w:tc>
          <w:tcPr>
            <w:tcW w:w="2186" w:type="pct"/>
          </w:tcPr>
          <w:p w14:paraId="430E53D7" w14:textId="46F9D3B7" w:rsidR="00D16ECC" w:rsidRDefault="00D16ECC" w:rsidP="00D23462">
            <w:pPr>
              <w:pStyle w:val="Questionbodytext"/>
              <w:keepNext/>
              <w:tabs>
                <w:tab w:val="left" w:pos="5960"/>
              </w:tabs>
            </w:pPr>
            <w:r w:rsidRPr="008B108A">
              <w:t>(g) facilitate the efficient and transparent administration and implementation of this Code</w:t>
            </w:r>
          </w:p>
        </w:tc>
        <w:tc>
          <w:tcPr>
            <w:tcW w:w="1035" w:type="pct"/>
          </w:tcPr>
          <w:p w14:paraId="48953888" w14:textId="4663CE8E" w:rsidR="00D16ECC" w:rsidRDefault="00D16ECC" w:rsidP="00016945">
            <w:pPr>
              <w:pStyle w:val="Questionbodytext"/>
              <w:keepNext/>
              <w:tabs>
                <w:tab w:val="left" w:pos="1860"/>
              </w:tabs>
            </w:pPr>
            <w:r>
              <w:t xml:space="preserve"> Positive    </w:t>
            </w:r>
            <w:sdt>
              <w:sdtPr>
                <w:id w:val="-988787971"/>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FA686CF" w14:textId="77777777" w:rsidR="00D16ECC" w:rsidRDefault="00D16ECC" w:rsidP="00016945">
            <w:pPr>
              <w:pStyle w:val="Questionbodytext"/>
              <w:keepNext/>
              <w:tabs>
                <w:tab w:val="left" w:pos="1860"/>
              </w:tabs>
            </w:pPr>
            <w:r>
              <w:t xml:space="preserve"> Negative   </w:t>
            </w:r>
            <w:sdt>
              <w:sdtPr>
                <w:id w:val="75733685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7FDBB35" w14:textId="3248B810" w:rsidR="00D16ECC" w:rsidRDefault="00D16ECC" w:rsidP="002E5A5D">
            <w:pPr>
              <w:pStyle w:val="Questionbodytext"/>
              <w:keepNext/>
              <w:tabs>
                <w:tab w:val="left" w:pos="5960"/>
              </w:tabs>
            </w:pPr>
            <w:r>
              <w:t xml:space="preserve"> Neutral     </w:t>
            </w:r>
            <w:sdt>
              <w:sdtPr>
                <w:id w:val="-53265559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6834F7EA" w14:textId="538FC5C4" w:rsidR="00D16ECC" w:rsidRDefault="00D16ECC" w:rsidP="005A5937">
            <w:pPr>
              <w:pStyle w:val="Questionbodytext"/>
              <w:keepNext/>
              <w:tabs>
                <w:tab w:val="left" w:pos="1640"/>
              </w:tabs>
            </w:pPr>
          </w:p>
        </w:tc>
      </w:tr>
      <w:tr w:rsidR="00D16ECC" w14:paraId="2A89A1D2" w14:textId="356845FC" w:rsidTr="00D16ECC">
        <w:trPr>
          <w:trHeight w:val="83"/>
        </w:trPr>
        <w:tc>
          <w:tcPr>
            <w:tcW w:w="2186" w:type="pct"/>
          </w:tcPr>
          <w:p w14:paraId="289D0305" w14:textId="65B0B10F" w:rsidR="00D16ECC" w:rsidRDefault="00D16ECC" w:rsidP="00D23462">
            <w:pPr>
              <w:pStyle w:val="Questionbodytext"/>
              <w:keepNext/>
              <w:tabs>
                <w:tab w:val="left" w:pos="1640"/>
              </w:tabs>
            </w:pPr>
            <w:r w:rsidRPr="008B108A">
              <w:lastRenderedPageBreak/>
              <w:t>(h) facilitate the establishment and operation of the Alt HAN Arrangements</w:t>
            </w:r>
          </w:p>
        </w:tc>
        <w:tc>
          <w:tcPr>
            <w:tcW w:w="1035" w:type="pct"/>
          </w:tcPr>
          <w:p w14:paraId="2D82A388" w14:textId="74089A5A" w:rsidR="00D16ECC" w:rsidRDefault="0013475D" w:rsidP="00016945">
            <w:pPr>
              <w:pStyle w:val="Questionbodytext"/>
              <w:keepNext/>
              <w:tabs>
                <w:tab w:val="left" w:pos="1860"/>
              </w:tabs>
            </w:pPr>
            <w:r>
              <w:t xml:space="preserve"> </w:t>
            </w:r>
            <w:r w:rsidR="00D16ECC">
              <w:t xml:space="preserve">Positive    </w:t>
            </w:r>
            <w:sdt>
              <w:sdtPr>
                <w:id w:val="208772648"/>
                <w14:checkbox>
                  <w14:checked w14:val="0"/>
                  <w14:checkedState w14:val="2612" w14:font="MS Gothic"/>
                  <w14:uncheckedState w14:val="2610" w14:font="MS Gothic"/>
                </w14:checkbox>
              </w:sdtPr>
              <w:sdtContent>
                <w:r w:rsidR="00D16ECC">
                  <w:rPr>
                    <w:rFonts w:ascii="MS Gothic" w:eastAsia="MS Gothic" w:hAnsi="MS Gothic" w:hint="eastAsia"/>
                  </w:rPr>
                  <w:t>☐</w:t>
                </w:r>
              </w:sdtContent>
            </w:sdt>
          </w:p>
          <w:p w14:paraId="07C85C12" w14:textId="77777777" w:rsidR="00D16ECC" w:rsidRDefault="00D16ECC" w:rsidP="00016945">
            <w:pPr>
              <w:pStyle w:val="Questionbodytext"/>
              <w:keepNext/>
              <w:tabs>
                <w:tab w:val="left" w:pos="1860"/>
              </w:tabs>
            </w:pPr>
            <w:r>
              <w:t xml:space="preserve"> Negative   </w:t>
            </w:r>
            <w:sdt>
              <w:sdtPr>
                <w:id w:val="-111374701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028C3F9" w14:textId="2C80D2D7" w:rsidR="00D16ECC" w:rsidRDefault="00D16ECC" w:rsidP="00016945">
            <w:pPr>
              <w:pStyle w:val="Questionbodytext"/>
              <w:keepNext/>
              <w:tabs>
                <w:tab w:val="left" w:pos="1640"/>
              </w:tabs>
            </w:pPr>
            <w:r>
              <w:t xml:space="preserve"> Neutral     </w:t>
            </w:r>
            <w:sdt>
              <w:sdtPr>
                <w:id w:val="104741832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7C519AD4" w14:textId="725A2759" w:rsidR="00D16ECC" w:rsidRDefault="00D16ECC" w:rsidP="005A5937">
            <w:pPr>
              <w:pStyle w:val="Questionbodytext"/>
              <w:keepNext/>
              <w:tabs>
                <w:tab w:val="left" w:pos="1640"/>
              </w:tabs>
            </w:pPr>
            <w:r>
              <w:t>Rationale</w:t>
            </w:r>
          </w:p>
        </w:tc>
      </w:tr>
    </w:tbl>
    <w:p w14:paraId="23BCB69D" w14:textId="77777777" w:rsidR="00F270CF" w:rsidRDefault="00F270CF"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231F08A" w14:textId="77777777">
        <w:trPr>
          <w:tblHeader/>
        </w:trPr>
        <w:tc>
          <w:tcPr>
            <w:tcW w:w="5000" w:type="pct"/>
            <w:gridSpan w:val="2"/>
            <w:shd w:val="clear" w:color="auto" w:fill="007C31"/>
          </w:tcPr>
          <w:p w14:paraId="6A372FCE" w14:textId="27DC472D" w:rsidR="00335ED9" w:rsidRPr="00687160" w:rsidRDefault="00335ED9">
            <w:pPr>
              <w:pStyle w:val="Questiontitle"/>
              <w:rPr>
                <w:color w:val="007C31"/>
              </w:rPr>
            </w:pPr>
            <w:r>
              <w:t xml:space="preserve">Question </w:t>
            </w:r>
            <w:r w:rsidR="00B71F52">
              <w:t>8</w:t>
            </w:r>
          </w:p>
        </w:tc>
      </w:tr>
      <w:tr w:rsidR="00335ED9" w14:paraId="2F55ECC0" w14:textId="77777777">
        <w:trPr>
          <w:tblHeader/>
        </w:trPr>
        <w:tc>
          <w:tcPr>
            <w:tcW w:w="5000" w:type="pct"/>
            <w:gridSpan w:val="2"/>
          </w:tcPr>
          <w:p w14:paraId="30E5CC47" w14:textId="785911DC" w:rsidR="00335ED9" w:rsidRPr="00720D6F" w:rsidRDefault="00335ED9">
            <w:pPr>
              <w:pStyle w:val="Questionheader"/>
              <w:jc w:val="left"/>
            </w:pPr>
            <w:r w:rsidRPr="00720D6F">
              <w:t xml:space="preserve">Do you believe there will </w:t>
            </w:r>
            <w:r>
              <w:t>be any</w:t>
            </w:r>
            <w:r w:rsidRPr="00720D6F">
              <w:t xml:space="preserve"> impacts </w:t>
            </w:r>
            <w:r>
              <w:t xml:space="preserve">on </w:t>
            </w:r>
            <w:r w:rsidRPr="00720D6F">
              <w:t xml:space="preserve">or benefits to consumers if </w:t>
            </w:r>
            <w:r w:rsidR="00B4103D">
              <w:t xml:space="preserve">Solution Option 1a or 1b for </w:t>
            </w:r>
            <w:r w:rsidRPr="00720D6F">
              <w:t>MP</w:t>
            </w:r>
            <w:r w:rsidR="00AB2FFE">
              <w:t>169</w:t>
            </w:r>
            <w:r w:rsidRPr="00720D6F">
              <w:t xml:space="preserve"> is implemented?</w:t>
            </w:r>
          </w:p>
          <w:p w14:paraId="7ADA9A14" w14:textId="77777777" w:rsidR="00335ED9" w:rsidRPr="00EF754E" w:rsidRDefault="00335ED9">
            <w:pPr>
              <w:pStyle w:val="Questionheader"/>
              <w:jc w:val="left"/>
              <w:rPr>
                <w:i/>
              </w:rPr>
            </w:pPr>
            <w:r>
              <w:rPr>
                <w:i/>
              </w:rPr>
              <w:t>If ‘yes’, please provide your view on how consumers would be impacted by and/or how they will benefit from this change.</w:t>
            </w:r>
          </w:p>
        </w:tc>
      </w:tr>
      <w:tr w:rsidR="00335ED9" w14:paraId="3DA0F62C" w14:textId="77777777">
        <w:tc>
          <w:tcPr>
            <w:tcW w:w="790" w:type="pct"/>
          </w:tcPr>
          <w:p w14:paraId="0E68426B" w14:textId="77777777" w:rsidR="00335ED9" w:rsidRPr="00C30802" w:rsidRDefault="00335ED9">
            <w:pPr>
              <w:pStyle w:val="Questionbodytext"/>
              <w:keepNext/>
              <w:rPr>
                <w:b/>
              </w:rPr>
            </w:pPr>
            <w:r w:rsidRPr="00C30802">
              <w:rPr>
                <w:b/>
              </w:rPr>
              <w:t>Response</w:t>
            </w:r>
          </w:p>
        </w:tc>
        <w:sdt>
          <w:sdtPr>
            <w:id w:val="1637303030"/>
            <w:placeholder>
              <w:docPart w:val="58551C956986494391F061C51C64A60A"/>
            </w:placeholder>
            <w:temporary/>
            <w:showingPlcHdr/>
            <w:comboBox>
              <w:listItem w:displayText="Yes" w:value="Yes"/>
              <w:listItem w:displayText="No" w:value="No"/>
            </w:comboBox>
          </w:sdtPr>
          <w:sdtContent>
            <w:tc>
              <w:tcPr>
                <w:tcW w:w="4210" w:type="pct"/>
              </w:tcPr>
              <w:p w14:paraId="50C8ACFB" w14:textId="77777777" w:rsidR="00335ED9" w:rsidRDefault="00335ED9">
                <w:pPr>
                  <w:pStyle w:val="Questionbodytext"/>
                  <w:keepNext/>
                </w:pPr>
                <w:r w:rsidRPr="004F77A6">
                  <w:rPr>
                    <w:rStyle w:val="PlaceholderText"/>
                  </w:rPr>
                  <w:t>C</w:t>
                </w:r>
                <w:r>
                  <w:rPr>
                    <w:rStyle w:val="PlaceholderText"/>
                  </w:rPr>
                  <w:t>lick and select your response</w:t>
                </w:r>
              </w:p>
            </w:tc>
          </w:sdtContent>
        </w:sdt>
      </w:tr>
      <w:tr w:rsidR="00335ED9" w14:paraId="68A5D33B" w14:textId="77777777">
        <w:tc>
          <w:tcPr>
            <w:tcW w:w="790" w:type="pct"/>
          </w:tcPr>
          <w:p w14:paraId="6310B96B" w14:textId="77777777" w:rsidR="00335ED9" w:rsidRPr="00C30802" w:rsidRDefault="00335ED9">
            <w:pPr>
              <w:pStyle w:val="Questionbodytext"/>
              <w:rPr>
                <w:b/>
              </w:rPr>
            </w:pPr>
            <w:r w:rsidRPr="00C30802">
              <w:rPr>
                <w:b/>
              </w:rPr>
              <w:t>Rationale</w:t>
            </w:r>
          </w:p>
        </w:tc>
        <w:sdt>
          <w:sdtPr>
            <w:id w:val="787172475"/>
            <w:placeholder>
              <w:docPart w:val="294D8D2490C8402CBE0672E71B51C24A"/>
            </w:placeholder>
            <w:temporary/>
            <w:showingPlcHdr/>
            <w15:appearance w15:val="hidden"/>
          </w:sdtPr>
          <w:sdtContent>
            <w:tc>
              <w:tcPr>
                <w:tcW w:w="4210" w:type="pct"/>
              </w:tcPr>
              <w:p w14:paraId="13A629FF" w14:textId="77777777" w:rsidR="00335ED9" w:rsidRDefault="00335ED9">
                <w:pPr>
                  <w:pStyle w:val="Questionbodytext"/>
                </w:pPr>
                <w:r w:rsidRPr="004F77A6">
                  <w:rPr>
                    <w:rStyle w:val="PlaceholderText"/>
                  </w:rPr>
                  <w:t xml:space="preserve">Click </w:t>
                </w:r>
                <w:r>
                  <w:rPr>
                    <w:rStyle w:val="PlaceholderText"/>
                  </w:rPr>
                  <w:t>and insert the rationale for your response</w:t>
                </w:r>
              </w:p>
            </w:tc>
          </w:sdtContent>
        </w:sdt>
      </w:tr>
    </w:tbl>
    <w:p w14:paraId="3CA5761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1852A52" w14:textId="77777777">
        <w:trPr>
          <w:tblHeader/>
        </w:trPr>
        <w:tc>
          <w:tcPr>
            <w:tcW w:w="5000" w:type="pct"/>
            <w:gridSpan w:val="2"/>
            <w:shd w:val="clear" w:color="auto" w:fill="007C31"/>
          </w:tcPr>
          <w:p w14:paraId="32B053A2" w14:textId="0AC13F50" w:rsidR="00335ED9" w:rsidRPr="00687160" w:rsidRDefault="00335ED9">
            <w:pPr>
              <w:pStyle w:val="Questiontitle"/>
              <w:rPr>
                <w:color w:val="007C31"/>
              </w:rPr>
            </w:pPr>
            <w:r>
              <w:t xml:space="preserve">Question </w:t>
            </w:r>
            <w:r w:rsidR="00B71F52">
              <w:t>9</w:t>
            </w:r>
          </w:p>
        </w:tc>
      </w:tr>
      <w:tr w:rsidR="00335ED9" w14:paraId="43D21A93" w14:textId="77777777">
        <w:trPr>
          <w:tblHeader/>
        </w:trPr>
        <w:tc>
          <w:tcPr>
            <w:tcW w:w="5000" w:type="pct"/>
            <w:gridSpan w:val="2"/>
          </w:tcPr>
          <w:p w14:paraId="5CB555AB" w14:textId="2E434E77" w:rsidR="00335ED9" w:rsidRDefault="00335ED9">
            <w:pPr>
              <w:pStyle w:val="Questionheader"/>
              <w:jc w:val="left"/>
            </w:pPr>
            <w:bookmarkStart w:id="4" w:name="_Hlk529864124"/>
            <w:r w:rsidRPr="00EF290F">
              <w:t xml:space="preserve">Noting the costs and benefits of this modification, do you believe </w:t>
            </w:r>
            <w:r w:rsidR="00B4103D">
              <w:t xml:space="preserve">Solution </w:t>
            </w:r>
            <w:r w:rsidR="005B4A7C">
              <w:t>O</w:t>
            </w:r>
            <w:r w:rsidR="00B4103D">
              <w:t>ption 1a</w:t>
            </w:r>
            <w:r w:rsidR="00377BE9">
              <w:t xml:space="preserve"> or 1b </w:t>
            </w:r>
            <w:r w:rsidRPr="00EF290F">
              <w:t>should be approved?</w:t>
            </w:r>
            <w:bookmarkEnd w:id="4"/>
          </w:p>
          <w:p w14:paraId="33A45EB5" w14:textId="77777777" w:rsidR="00335ED9" w:rsidRPr="00EF754E" w:rsidRDefault="00335ED9">
            <w:pPr>
              <w:pStyle w:val="Questionheader"/>
              <w:jc w:val="left"/>
              <w:rPr>
                <w:i/>
              </w:rPr>
            </w:pPr>
            <w:r>
              <w:rPr>
                <w:i/>
              </w:rPr>
              <w:t>Please provide your rationale.</w:t>
            </w:r>
          </w:p>
        </w:tc>
      </w:tr>
      <w:tr w:rsidR="00335ED9" w14:paraId="1F459C23" w14:textId="77777777">
        <w:tc>
          <w:tcPr>
            <w:tcW w:w="790" w:type="pct"/>
          </w:tcPr>
          <w:p w14:paraId="6E52448E" w14:textId="77777777" w:rsidR="00335ED9" w:rsidRPr="00C30802" w:rsidRDefault="00335ED9">
            <w:pPr>
              <w:pStyle w:val="Questionbodytext"/>
              <w:keepNext/>
              <w:rPr>
                <w:b/>
              </w:rPr>
            </w:pPr>
            <w:r w:rsidRPr="00C30802">
              <w:rPr>
                <w:b/>
              </w:rPr>
              <w:t>Response</w:t>
            </w:r>
          </w:p>
        </w:tc>
        <w:sdt>
          <w:sdtPr>
            <w:id w:val="-672332921"/>
            <w:placeholder>
              <w:docPart w:val="90C4208629D5494AA191CC82837B766E"/>
            </w:placeholder>
            <w:temporary/>
            <w:showingPlcHdr/>
            <w:comboBox>
              <w:listItem w:displayText="Yes" w:value="Yes"/>
              <w:listItem w:displayText="No" w:value="No"/>
            </w:comboBox>
          </w:sdtPr>
          <w:sdtContent>
            <w:tc>
              <w:tcPr>
                <w:tcW w:w="4210" w:type="pct"/>
              </w:tcPr>
              <w:p w14:paraId="651CDC8B" w14:textId="77777777" w:rsidR="00335ED9" w:rsidRDefault="00335ED9">
                <w:pPr>
                  <w:pStyle w:val="Questionbodytext"/>
                  <w:keepNext/>
                </w:pPr>
                <w:r w:rsidRPr="004F77A6">
                  <w:rPr>
                    <w:rStyle w:val="PlaceholderText"/>
                  </w:rPr>
                  <w:t>C</w:t>
                </w:r>
                <w:r>
                  <w:rPr>
                    <w:rStyle w:val="PlaceholderText"/>
                  </w:rPr>
                  <w:t>lick and select your response</w:t>
                </w:r>
              </w:p>
            </w:tc>
          </w:sdtContent>
        </w:sdt>
      </w:tr>
      <w:tr w:rsidR="00335ED9" w14:paraId="5F25F425" w14:textId="77777777">
        <w:tc>
          <w:tcPr>
            <w:tcW w:w="790" w:type="pct"/>
          </w:tcPr>
          <w:p w14:paraId="4C83A3CF" w14:textId="77777777" w:rsidR="00335ED9" w:rsidRPr="00C30802" w:rsidRDefault="00335ED9">
            <w:pPr>
              <w:pStyle w:val="Questionbodytext"/>
              <w:rPr>
                <w:b/>
              </w:rPr>
            </w:pPr>
            <w:r w:rsidRPr="00C30802">
              <w:rPr>
                <w:b/>
              </w:rPr>
              <w:t>Rationale</w:t>
            </w:r>
          </w:p>
        </w:tc>
        <w:sdt>
          <w:sdtPr>
            <w:id w:val="-1868981342"/>
            <w:placeholder>
              <w:docPart w:val="E6317181073A4E05BFE1E9F6EF662DB9"/>
            </w:placeholder>
            <w:temporary/>
            <w:showingPlcHdr/>
            <w15:appearance w15:val="hidden"/>
          </w:sdtPr>
          <w:sdtContent>
            <w:tc>
              <w:tcPr>
                <w:tcW w:w="4210" w:type="pct"/>
              </w:tcPr>
              <w:p w14:paraId="713025C5" w14:textId="77777777" w:rsidR="00335ED9" w:rsidRDefault="00335ED9">
                <w:pPr>
                  <w:pStyle w:val="Questionbodytext"/>
                </w:pPr>
                <w:r w:rsidRPr="004F77A6">
                  <w:rPr>
                    <w:rStyle w:val="PlaceholderText"/>
                  </w:rPr>
                  <w:t xml:space="preserve">Click </w:t>
                </w:r>
                <w:r>
                  <w:rPr>
                    <w:rStyle w:val="PlaceholderText"/>
                  </w:rPr>
                  <w:t>and insert the rationale for your response</w:t>
                </w:r>
              </w:p>
            </w:tc>
          </w:sdtContent>
        </w:sdt>
      </w:tr>
    </w:tbl>
    <w:p w14:paraId="2AEFD3D6" w14:textId="3C6105BC" w:rsidR="00D52B33" w:rsidRDefault="00D52B33" w:rsidP="00335ED9"/>
    <w:p w14:paraId="17CC951C" w14:textId="77777777" w:rsidR="00336828" w:rsidRDefault="00336828" w:rsidP="00336828">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6828" w14:paraId="58F9C82E" w14:textId="77777777">
        <w:trPr>
          <w:tblHeader/>
        </w:trPr>
        <w:tc>
          <w:tcPr>
            <w:tcW w:w="5000" w:type="pct"/>
            <w:gridSpan w:val="2"/>
            <w:shd w:val="clear" w:color="auto" w:fill="007C31"/>
          </w:tcPr>
          <w:p w14:paraId="1E811470" w14:textId="3E9322FB" w:rsidR="00336828" w:rsidRPr="00687160" w:rsidRDefault="00336828">
            <w:pPr>
              <w:pStyle w:val="Questiontitle"/>
              <w:rPr>
                <w:color w:val="007C31"/>
              </w:rPr>
            </w:pPr>
            <w:r>
              <w:t>Question 1</w:t>
            </w:r>
            <w:r w:rsidR="00B71F52">
              <w:t>0</w:t>
            </w:r>
          </w:p>
        </w:tc>
      </w:tr>
      <w:tr w:rsidR="00336828" w14:paraId="5D8FB226" w14:textId="77777777">
        <w:trPr>
          <w:tblHeader/>
        </w:trPr>
        <w:tc>
          <w:tcPr>
            <w:tcW w:w="5000" w:type="pct"/>
            <w:gridSpan w:val="2"/>
          </w:tcPr>
          <w:p w14:paraId="01816F19" w14:textId="33E8EB66" w:rsidR="00336828" w:rsidRPr="00045D67" w:rsidRDefault="00336828">
            <w:pPr>
              <w:pStyle w:val="Questionheader"/>
              <w:jc w:val="left"/>
            </w:pPr>
            <w:r>
              <w:t>Please provide any further comments you may have</w:t>
            </w:r>
            <w:r w:rsidR="00377BE9">
              <w:t xml:space="preserve"> on Solution </w:t>
            </w:r>
            <w:r w:rsidR="005B4A7C">
              <w:t>O</w:t>
            </w:r>
            <w:r w:rsidR="00377BE9">
              <w:t>ption 1a and 1b</w:t>
            </w:r>
            <w:r>
              <w:t>.</w:t>
            </w:r>
          </w:p>
        </w:tc>
      </w:tr>
      <w:tr w:rsidR="00336828" w14:paraId="30B3772A" w14:textId="77777777">
        <w:tc>
          <w:tcPr>
            <w:tcW w:w="790" w:type="pct"/>
          </w:tcPr>
          <w:p w14:paraId="6CB2521D" w14:textId="77777777" w:rsidR="00336828" w:rsidRPr="00C30802" w:rsidRDefault="00336828">
            <w:pPr>
              <w:pStyle w:val="Questionbodytext"/>
              <w:rPr>
                <w:b/>
              </w:rPr>
            </w:pPr>
            <w:r>
              <w:rPr>
                <w:b/>
              </w:rPr>
              <w:t>Comments</w:t>
            </w:r>
          </w:p>
        </w:tc>
        <w:sdt>
          <w:sdtPr>
            <w:id w:val="-1454861352"/>
            <w:placeholder>
              <w:docPart w:val="DC68E64F425847549CFA9B1FDD841531"/>
            </w:placeholder>
            <w:temporary/>
            <w:showingPlcHdr/>
            <w15:appearance w15:val="hidden"/>
          </w:sdtPr>
          <w:sdtContent>
            <w:tc>
              <w:tcPr>
                <w:tcW w:w="4210" w:type="pct"/>
              </w:tcPr>
              <w:p w14:paraId="100526F0" w14:textId="77777777" w:rsidR="00336828" w:rsidRDefault="00336828">
                <w:pPr>
                  <w:pStyle w:val="Questionbodytext"/>
                </w:pPr>
                <w:r w:rsidRPr="004F77A6">
                  <w:rPr>
                    <w:rStyle w:val="PlaceholderText"/>
                  </w:rPr>
                  <w:t xml:space="preserve">Click </w:t>
                </w:r>
                <w:r>
                  <w:rPr>
                    <w:rStyle w:val="PlaceholderText"/>
                  </w:rPr>
                  <w:t>and insert any further comments</w:t>
                </w:r>
              </w:p>
            </w:tc>
          </w:sdtContent>
        </w:sdt>
      </w:tr>
    </w:tbl>
    <w:p w14:paraId="630AC2A2" w14:textId="77777777" w:rsidR="00335ED9" w:rsidRDefault="00335ED9" w:rsidP="00335ED9">
      <w:r w:rsidRPr="003149DD">
        <w:rPr>
          <w:noProof/>
        </w:rPr>
        <mc:AlternateContent>
          <mc:Choice Requires="wps">
            <w:drawing>
              <wp:anchor distT="0" distB="0" distL="114300" distR="114300" simplePos="0" relativeHeight="251658241" behindDoc="0" locked="0" layoutInCell="1" allowOverlap="1" wp14:anchorId="5C520DFF" wp14:editId="52EFE101">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C1F64DA"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0B6CF835" w14:textId="77777777" w:rsidR="00335ED9" w:rsidRDefault="00335ED9" w:rsidP="00335ED9">
                            <w:pPr>
                              <w:rPr>
                                <w:b/>
                                <w:color w:val="FFFFFF"/>
                                <w:sz w:val="24"/>
                                <w:szCs w:val="40"/>
                              </w:rPr>
                            </w:pPr>
                          </w:p>
                          <w:p w14:paraId="6E7ACA37" w14:textId="77777777" w:rsidR="00335ED9" w:rsidRPr="00C9366D" w:rsidRDefault="00335ED9" w:rsidP="00335ED9">
                            <w:pPr>
                              <w:rPr>
                                <w:color w:val="FFFFFF"/>
                                <w:sz w:val="24"/>
                                <w:szCs w:val="40"/>
                              </w:rPr>
                            </w:pPr>
                            <w:r w:rsidRPr="00C9366D">
                              <w:rPr>
                                <w:color w:val="FFFFFF"/>
                                <w:sz w:val="24"/>
                                <w:szCs w:val="40"/>
                              </w:rPr>
                              <w:t>8 Fenchurch Place, London, EC3M 4AJ</w:t>
                            </w:r>
                          </w:p>
                          <w:p w14:paraId="77AC8C53" w14:textId="77777777" w:rsidR="00335ED9" w:rsidRPr="00C9366D" w:rsidRDefault="00335ED9" w:rsidP="00335ED9">
                            <w:pPr>
                              <w:rPr>
                                <w:color w:val="FFFFFF"/>
                                <w:sz w:val="24"/>
                                <w:szCs w:val="40"/>
                              </w:rPr>
                            </w:pPr>
                            <w:r w:rsidRPr="00C9366D">
                              <w:rPr>
                                <w:color w:val="FFFFFF"/>
                                <w:sz w:val="24"/>
                                <w:szCs w:val="40"/>
                              </w:rPr>
                              <w:t>020 7090 7755</w:t>
                            </w:r>
                          </w:p>
                          <w:p w14:paraId="31903F2B"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520DFF"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C1F64DA"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0B6CF835" w14:textId="77777777" w:rsidR="00335ED9" w:rsidRDefault="00335ED9" w:rsidP="00335ED9">
                      <w:pPr>
                        <w:rPr>
                          <w:b/>
                          <w:color w:val="FFFFFF"/>
                          <w:sz w:val="24"/>
                          <w:szCs w:val="40"/>
                        </w:rPr>
                      </w:pPr>
                    </w:p>
                    <w:p w14:paraId="6E7ACA37" w14:textId="77777777" w:rsidR="00335ED9" w:rsidRPr="00C9366D" w:rsidRDefault="00335ED9" w:rsidP="00335ED9">
                      <w:pPr>
                        <w:rPr>
                          <w:color w:val="FFFFFF"/>
                          <w:sz w:val="24"/>
                          <w:szCs w:val="40"/>
                        </w:rPr>
                      </w:pPr>
                      <w:r w:rsidRPr="00C9366D">
                        <w:rPr>
                          <w:color w:val="FFFFFF"/>
                          <w:sz w:val="24"/>
                          <w:szCs w:val="40"/>
                        </w:rPr>
                        <w:t>8 Fenchurch Place, London, EC3M 4AJ</w:t>
                      </w:r>
                    </w:p>
                    <w:p w14:paraId="77AC8C53" w14:textId="77777777" w:rsidR="00335ED9" w:rsidRPr="00C9366D" w:rsidRDefault="00335ED9" w:rsidP="00335ED9">
                      <w:pPr>
                        <w:rPr>
                          <w:color w:val="FFFFFF"/>
                          <w:sz w:val="24"/>
                          <w:szCs w:val="40"/>
                        </w:rPr>
                      </w:pPr>
                      <w:r w:rsidRPr="00C9366D">
                        <w:rPr>
                          <w:color w:val="FFFFFF"/>
                          <w:sz w:val="24"/>
                          <w:szCs w:val="40"/>
                        </w:rPr>
                        <w:t>020 7090 7755</w:t>
                      </w:r>
                    </w:p>
                    <w:p w14:paraId="31903F2B"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5114802D" w14:textId="77777777" w:rsidR="0013475D" w:rsidRDefault="0013475D">
      <w:pPr>
        <w:spacing w:after="200"/>
      </w:pPr>
      <w:r>
        <w:rPr>
          <w:b/>
          <w:bCs/>
        </w:rPr>
        <w:br w:type="page"/>
      </w:r>
    </w:p>
    <w:p w14:paraId="50DC4C1F" w14:textId="14BED65F" w:rsidR="00640732" w:rsidRPr="00714137" w:rsidRDefault="00640732" w:rsidP="00640732">
      <w:pPr>
        <w:pStyle w:val="Heading2"/>
        <w:rPr>
          <w:u w:val="single"/>
        </w:rPr>
      </w:pPr>
      <w:r w:rsidRPr="00714137">
        <w:rPr>
          <w:u w:val="single"/>
        </w:rPr>
        <w:lastRenderedPageBreak/>
        <w:t>Modification Solution Option2</w:t>
      </w:r>
      <w:r w:rsidR="0013475D">
        <w:rPr>
          <w:u w:val="single"/>
        </w:rPr>
        <w:t xml:space="preserve"> (SEC Agreed Procedure)</w:t>
      </w:r>
    </w:p>
    <w:p w14:paraId="12C306D8" w14:textId="77777777" w:rsidR="00B71F52" w:rsidRPr="00B71F52" w:rsidRDefault="00B71F52" w:rsidP="00B71F5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5D1A7479" w14:textId="77777777">
        <w:trPr>
          <w:tblHeader/>
        </w:trPr>
        <w:tc>
          <w:tcPr>
            <w:tcW w:w="5000" w:type="pct"/>
            <w:gridSpan w:val="2"/>
            <w:shd w:val="clear" w:color="auto" w:fill="007C31"/>
          </w:tcPr>
          <w:p w14:paraId="2E6112C9" w14:textId="2DB1D9F1" w:rsidR="00640732" w:rsidRPr="00687160" w:rsidRDefault="00640732">
            <w:pPr>
              <w:pStyle w:val="Questiontitle"/>
              <w:rPr>
                <w:color w:val="007C31"/>
              </w:rPr>
            </w:pPr>
            <w:r>
              <w:t>Question 1</w:t>
            </w:r>
            <w:r w:rsidR="00B71F52">
              <w:t>1</w:t>
            </w:r>
          </w:p>
        </w:tc>
      </w:tr>
      <w:tr w:rsidR="00640732" w14:paraId="100582F8" w14:textId="77777777">
        <w:trPr>
          <w:tblHeader/>
        </w:trPr>
        <w:tc>
          <w:tcPr>
            <w:tcW w:w="5000" w:type="pct"/>
            <w:gridSpan w:val="2"/>
          </w:tcPr>
          <w:p w14:paraId="5AF31C6C" w14:textId="6F47FDD7" w:rsidR="00640732" w:rsidRDefault="00640732">
            <w:pPr>
              <w:pStyle w:val="Questionheader"/>
              <w:jc w:val="left"/>
            </w:pPr>
            <w:r>
              <w:t>Do you agree that the Solution Option 2 will effectively resolve the identified issue?</w:t>
            </w:r>
          </w:p>
          <w:p w14:paraId="3B964C9A" w14:textId="77777777" w:rsidR="00640732" w:rsidRPr="00EF754E" w:rsidRDefault="00640732">
            <w:pPr>
              <w:pStyle w:val="Questionheader"/>
              <w:jc w:val="left"/>
              <w:rPr>
                <w:i/>
              </w:rPr>
            </w:pPr>
            <w:r>
              <w:rPr>
                <w:i/>
              </w:rPr>
              <w:t>Please provide your rationale.</w:t>
            </w:r>
          </w:p>
        </w:tc>
      </w:tr>
      <w:tr w:rsidR="00640732" w14:paraId="4A787213" w14:textId="77777777">
        <w:tc>
          <w:tcPr>
            <w:tcW w:w="790" w:type="pct"/>
          </w:tcPr>
          <w:p w14:paraId="3E7E2176" w14:textId="77777777" w:rsidR="00640732" w:rsidRPr="00C30802" w:rsidRDefault="00640732">
            <w:pPr>
              <w:pStyle w:val="Questionbodytext"/>
              <w:keepNext/>
              <w:rPr>
                <w:b/>
              </w:rPr>
            </w:pPr>
            <w:r w:rsidRPr="00C30802">
              <w:rPr>
                <w:b/>
              </w:rPr>
              <w:t>Response</w:t>
            </w:r>
          </w:p>
        </w:tc>
        <w:sdt>
          <w:sdtPr>
            <w:id w:val="1673371461"/>
            <w:placeholder>
              <w:docPart w:val="31E5D49F1A4C40DDAACC196A6F61DE09"/>
            </w:placeholder>
            <w:temporary/>
            <w:showingPlcHdr/>
            <w:comboBox>
              <w:listItem w:displayText="Yes" w:value="Yes"/>
              <w:listItem w:displayText="No" w:value="No"/>
            </w:comboBox>
          </w:sdtPr>
          <w:sdtContent>
            <w:tc>
              <w:tcPr>
                <w:tcW w:w="4210" w:type="pct"/>
              </w:tcPr>
              <w:p w14:paraId="07D67CA5" w14:textId="77777777" w:rsidR="00640732" w:rsidRDefault="00640732">
                <w:pPr>
                  <w:pStyle w:val="Questionbodytext"/>
                  <w:keepNext/>
                </w:pPr>
                <w:r w:rsidRPr="004F77A6">
                  <w:rPr>
                    <w:rStyle w:val="PlaceholderText"/>
                  </w:rPr>
                  <w:t>C</w:t>
                </w:r>
                <w:r>
                  <w:rPr>
                    <w:rStyle w:val="PlaceholderText"/>
                  </w:rPr>
                  <w:t>lick and select your response</w:t>
                </w:r>
              </w:p>
            </w:tc>
          </w:sdtContent>
        </w:sdt>
      </w:tr>
      <w:tr w:rsidR="00640732" w14:paraId="3D5D7ED2" w14:textId="77777777">
        <w:tc>
          <w:tcPr>
            <w:tcW w:w="790" w:type="pct"/>
          </w:tcPr>
          <w:p w14:paraId="09BD1C38" w14:textId="77777777" w:rsidR="00640732" w:rsidRPr="00C30802" w:rsidRDefault="00640732">
            <w:pPr>
              <w:pStyle w:val="Questionbodytext"/>
              <w:rPr>
                <w:b/>
              </w:rPr>
            </w:pPr>
            <w:r w:rsidRPr="00C30802">
              <w:rPr>
                <w:b/>
              </w:rPr>
              <w:t>Rationale</w:t>
            </w:r>
          </w:p>
        </w:tc>
        <w:sdt>
          <w:sdtPr>
            <w:id w:val="1873728295"/>
            <w:placeholder>
              <w:docPart w:val="159CFE21F7134D70B0BF2A1B4BF8AC28"/>
            </w:placeholder>
            <w:temporary/>
            <w:showingPlcHdr/>
            <w15:appearance w15:val="hidden"/>
          </w:sdtPr>
          <w:sdtContent>
            <w:tc>
              <w:tcPr>
                <w:tcW w:w="4210" w:type="pct"/>
              </w:tcPr>
              <w:p w14:paraId="36F0579A" w14:textId="77777777" w:rsidR="00640732" w:rsidRDefault="00640732">
                <w:pPr>
                  <w:pStyle w:val="Questionbodytext"/>
                </w:pPr>
                <w:r w:rsidRPr="004F77A6">
                  <w:rPr>
                    <w:rStyle w:val="PlaceholderText"/>
                  </w:rPr>
                  <w:t xml:space="preserve">Click </w:t>
                </w:r>
                <w:r>
                  <w:rPr>
                    <w:rStyle w:val="PlaceholderText"/>
                  </w:rPr>
                  <w:t>and insert the rationale for your response</w:t>
                </w:r>
              </w:p>
            </w:tc>
          </w:sdtContent>
        </w:sdt>
      </w:tr>
    </w:tbl>
    <w:p w14:paraId="46D709E4" w14:textId="77777777" w:rsidR="00640732" w:rsidRDefault="00640732" w:rsidP="0064073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B4A7C" w14:paraId="70FD9F15" w14:textId="77777777" w:rsidTr="00D23462">
        <w:trPr>
          <w:tblHeader/>
        </w:trPr>
        <w:tc>
          <w:tcPr>
            <w:tcW w:w="5000" w:type="pct"/>
            <w:gridSpan w:val="2"/>
            <w:shd w:val="clear" w:color="auto" w:fill="007C31"/>
          </w:tcPr>
          <w:p w14:paraId="21165668" w14:textId="4759E1C5" w:rsidR="005B4A7C" w:rsidRPr="00687160" w:rsidRDefault="005B4A7C" w:rsidP="00D23462">
            <w:pPr>
              <w:pStyle w:val="Questiontitle"/>
              <w:rPr>
                <w:color w:val="007C31"/>
              </w:rPr>
            </w:pPr>
            <w:r>
              <w:t xml:space="preserve">Question </w:t>
            </w:r>
            <w:r w:rsidR="001D4087">
              <w:t>1</w:t>
            </w:r>
            <w:r>
              <w:t>2</w:t>
            </w:r>
          </w:p>
        </w:tc>
      </w:tr>
      <w:tr w:rsidR="005B4A7C" w14:paraId="48FE105E" w14:textId="77777777" w:rsidTr="00D23462">
        <w:trPr>
          <w:tblHeader/>
        </w:trPr>
        <w:tc>
          <w:tcPr>
            <w:tcW w:w="5000" w:type="pct"/>
            <w:gridSpan w:val="2"/>
          </w:tcPr>
          <w:p w14:paraId="4CCCD786" w14:textId="7F3D9D65" w:rsidR="005B4A7C" w:rsidRDefault="005B4A7C" w:rsidP="00D23462">
            <w:pPr>
              <w:pStyle w:val="Questionheader"/>
              <w:jc w:val="left"/>
            </w:pPr>
            <w:r>
              <w:t>Do you agree that the legal text in Annex H will deliver Solution Option 2?</w:t>
            </w:r>
          </w:p>
          <w:p w14:paraId="697502EC" w14:textId="77777777" w:rsidR="005B4A7C" w:rsidRPr="00EF754E" w:rsidRDefault="005B4A7C" w:rsidP="00D23462">
            <w:pPr>
              <w:pStyle w:val="Questionheader"/>
              <w:jc w:val="left"/>
              <w:rPr>
                <w:i/>
              </w:rPr>
            </w:pPr>
            <w:r>
              <w:rPr>
                <w:i/>
              </w:rPr>
              <w:t>Please provide your rationale.</w:t>
            </w:r>
          </w:p>
        </w:tc>
      </w:tr>
      <w:tr w:rsidR="005B4A7C" w14:paraId="738B8ECE" w14:textId="77777777" w:rsidTr="00D23462">
        <w:tc>
          <w:tcPr>
            <w:tcW w:w="790" w:type="pct"/>
          </w:tcPr>
          <w:p w14:paraId="55C6D0EC" w14:textId="77777777" w:rsidR="005B4A7C" w:rsidRPr="00C30802" w:rsidRDefault="005B4A7C" w:rsidP="00D23462">
            <w:pPr>
              <w:pStyle w:val="Questionbodytext"/>
              <w:keepNext/>
              <w:rPr>
                <w:b/>
              </w:rPr>
            </w:pPr>
            <w:r w:rsidRPr="00C30802">
              <w:rPr>
                <w:b/>
              </w:rPr>
              <w:t>Response</w:t>
            </w:r>
          </w:p>
        </w:tc>
        <w:sdt>
          <w:sdtPr>
            <w:id w:val="173846482"/>
            <w:placeholder>
              <w:docPart w:val="F30DEAE233D340D593DD140581C4D8CC"/>
            </w:placeholder>
            <w:temporary/>
            <w:showingPlcHdr/>
            <w:comboBox>
              <w:listItem w:displayText="Yes" w:value="Yes"/>
              <w:listItem w:displayText="No" w:value="No"/>
            </w:comboBox>
          </w:sdtPr>
          <w:sdtContent>
            <w:tc>
              <w:tcPr>
                <w:tcW w:w="4210" w:type="pct"/>
              </w:tcPr>
              <w:p w14:paraId="4749C15B" w14:textId="77777777" w:rsidR="005B4A7C" w:rsidRDefault="005B4A7C" w:rsidP="00D23462">
                <w:pPr>
                  <w:pStyle w:val="Questionbodytext"/>
                  <w:keepNext/>
                </w:pPr>
                <w:r w:rsidRPr="004F77A6">
                  <w:rPr>
                    <w:rStyle w:val="PlaceholderText"/>
                  </w:rPr>
                  <w:t>C</w:t>
                </w:r>
                <w:r>
                  <w:rPr>
                    <w:rStyle w:val="PlaceholderText"/>
                  </w:rPr>
                  <w:t>lick and select your response</w:t>
                </w:r>
              </w:p>
            </w:tc>
          </w:sdtContent>
        </w:sdt>
      </w:tr>
      <w:tr w:rsidR="005B4A7C" w14:paraId="609C4ED3" w14:textId="77777777" w:rsidTr="00D23462">
        <w:tc>
          <w:tcPr>
            <w:tcW w:w="790" w:type="pct"/>
          </w:tcPr>
          <w:p w14:paraId="4BF2715E" w14:textId="77777777" w:rsidR="005B4A7C" w:rsidRPr="00C30802" w:rsidRDefault="005B4A7C" w:rsidP="00D23462">
            <w:pPr>
              <w:pStyle w:val="Questionbodytext"/>
              <w:rPr>
                <w:b/>
              </w:rPr>
            </w:pPr>
            <w:r w:rsidRPr="00C30802">
              <w:rPr>
                <w:b/>
              </w:rPr>
              <w:t>Rationale</w:t>
            </w:r>
          </w:p>
        </w:tc>
        <w:sdt>
          <w:sdtPr>
            <w:id w:val="1628279362"/>
            <w:placeholder>
              <w:docPart w:val="19B15A7754BC4A85B531959CB9B80981"/>
            </w:placeholder>
            <w:temporary/>
            <w:showingPlcHdr/>
            <w15:appearance w15:val="hidden"/>
          </w:sdtPr>
          <w:sdtContent>
            <w:tc>
              <w:tcPr>
                <w:tcW w:w="4210" w:type="pct"/>
              </w:tcPr>
              <w:p w14:paraId="2EF3F8CB" w14:textId="77777777" w:rsidR="005B4A7C" w:rsidRDefault="005B4A7C" w:rsidP="00D23462">
                <w:pPr>
                  <w:pStyle w:val="Questionbodytext"/>
                </w:pPr>
                <w:r w:rsidRPr="004F77A6">
                  <w:rPr>
                    <w:rStyle w:val="PlaceholderText"/>
                  </w:rPr>
                  <w:t xml:space="preserve">Click </w:t>
                </w:r>
                <w:r>
                  <w:rPr>
                    <w:rStyle w:val="PlaceholderText"/>
                  </w:rPr>
                  <w:t>and insert the rationale for your response</w:t>
                </w:r>
              </w:p>
            </w:tc>
          </w:sdtContent>
        </w:sdt>
      </w:tr>
    </w:tbl>
    <w:p w14:paraId="42A3543B" w14:textId="77777777" w:rsidR="00640732" w:rsidRDefault="00640732" w:rsidP="0064073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32DBE5B0" w14:textId="77777777">
        <w:trPr>
          <w:tblHeader/>
        </w:trPr>
        <w:tc>
          <w:tcPr>
            <w:tcW w:w="5000" w:type="pct"/>
            <w:gridSpan w:val="2"/>
            <w:shd w:val="clear" w:color="auto" w:fill="007C31"/>
          </w:tcPr>
          <w:p w14:paraId="34DD8FA1" w14:textId="421D7B82" w:rsidR="00640732" w:rsidRPr="00687160" w:rsidRDefault="00640732">
            <w:pPr>
              <w:pStyle w:val="Questiontitle"/>
              <w:rPr>
                <w:color w:val="007C31"/>
              </w:rPr>
            </w:pPr>
            <w:r>
              <w:t xml:space="preserve">Question </w:t>
            </w:r>
            <w:r w:rsidR="00B71F52">
              <w:t>1</w:t>
            </w:r>
            <w:r>
              <w:t>3</w:t>
            </w:r>
          </w:p>
        </w:tc>
      </w:tr>
      <w:tr w:rsidR="00640732" w14:paraId="61B6898F" w14:textId="77777777">
        <w:trPr>
          <w:tblHeader/>
        </w:trPr>
        <w:tc>
          <w:tcPr>
            <w:tcW w:w="5000" w:type="pct"/>
            <w:gridSpan w:val="2"/>
          </w:tcPr>
          <w:p w14:paraId="39074E61" w14:textId="49F30CE3" w:rsidR="00640732" w:rsidRDefault="00640732">
            <w:pPr>
              <w:pStyle w:val="Questionheader"/>
              <w:jc w:val="left"/>
            </w:pPr>
            <w:r>
              <w:t>Do you agree with the proposed implementation approach for Solution Optio</w:t>
            </w:r>
            <w:r w:rsidR="00314A87">
              <w:t>n 2</w:t>
            </w:r>
            <w:r>
              <w:t>?</w:t>
            </w:r>
          </w:p>
          <w:p w14:paraId="6856B6FA" w14:textId="77777777" w:rsidR="00640732" w:rsidRPr="00EF754E" w:rsidRDefault="00640732">
            <w:pPr>
              <w:pStyle w:val="Questionheader"/>
              <w:jc w:val="left"/>
              <w:rPr>
                <w:i/>
              </w:rPr>
            </w:pPr>
            <w:r>
              <w:rPr>
                <w:i/>
              </w:rPr>
              <w:t>Please provide your rationale.</w:t>
            </w:r>
          </w:p>
        </w:tc>
      </w:tr>
      <w:tr w:rsidR="00640732" w14:paraId="0680E5B3" w14:textId="77777777">
        <w:tc>
          <w:tcPr>
            <w:tcW w:w="790" w:type="pct"/>
          </w:tcPr>
          <w:p w14:paraId="32C80CA4" w14:textId="77777777" w:rsidR="00640732" w:rsidRPr="00C30802" w:rsidRDefault="00640732">
            <w:pPr>
              <w:pStyle w:val="Questionbodytext"/>
              <w:keepNext/>
              <w:rPr>
                <w:b/>
              </w:rPr>
            </w:pPr>
            <w:r w:rsidRPr="00C30802">
              <w:rPr>
                <w:b/>
              </w:rPr>
              <w:t>Response</w:t>
            </w:r>
          </w:p>
        </w:tc>
        <w:sdt>
          <w:sdtPr>
            <w:id w:val="1734967533"/>
            <w:placeholder>
              <w:docPart w:val="E2C2B6F86203481FBC77EA309C384F9C"/>
            </w:placeholder>
            <w:temporary/>
            <w:showingPlcHdr/>
            <w:comboBox>
              <w:listItem w:displayText="Yes" w:value="Yes"/>
              <w:listItem w:displayText="No" w:value="No"/>
            </w:comboBox>
          </w:sdtPr>
          <w:sdtContent>
            <w:tc>
              <w:tcPr>
                <w:tcW w:w="4210" w:type="pct"/>
              </w:tcPr>
              <w:p w14:paraId="3F99B350" w14:textId="77777777" w:rsidR="00640732" w:rsidRDefault="00640732">
                <w:pPr>
                  <w:pStyle w:val="Questionbodytext"/>
                  <w:keepNext/>
                </w:pPr>
                <w:r w:rsidRPr="004F77A6">
                  <w:rPr>
                    <w:rStyle w:val="PlaceholderText"/>
                  </w:rPr>
                  <w:t>C</w:t>
                </w:r>
                <w:r>
                  <w:rPr>
                    <w:rStyle w:val="PlaceholderText"/>
                  </w:rPr>
                  <w:t>lick and select your response</w:t>
                </w:r>
              </w:p>
            </w:tc>
          </w:sdtContent>
        </w:sdt>
      </w:tr>
      <w:tr w:rsidR="00640732" w14:paraId="34739E33" w14:textId="77777777">
        <w:tc>
          <w:tcPr>
            <w:tcW w:w="790" w:type="pct"/>
          </w:tcPr>
          <w:p w14:paraId="19F8AB24" w14:textId="77777777" w:rsidR="00640732" w:rsidRPr="00C30802" w:rsidRDefault="00640732">
            <w:pPr>
              <w:pStyle w:val="Questionbodytext"/>
              <w:rPr>
                <w:b/>
              </w:rPr>
            </w:pPr>
            <w:r w:rsidRPr="00C30802">
              <w:rPr>
                <w:b/>
              </w:rPr>
              <w:t>Rationale</w:t>
            </w:r>
          </w:p>
        </w:tc>
        <w:sdt>
          <w:sdtPr>
            <w:id w:val="1555495111"/>
            <w:placeholder>
              <w:docPart w:val="3B8908D79AB74CD485730E0B722CFE39"/>
            </w:placeholder>
            <w:temporary/>
            <w:showingPlcHdr/>
            <w15:appearance w15:val="hidden"/>
          </w:sdtPr>
          <w:sdtContent>
            <w:tc>
              <w:tcPr>
                <w:tcW w:w="4210" w:type="pct"/>
              </w:tcPr>
              <w:p w14:paraId="73CA56DF" w14:textId="77777777" w:rsidR="00640732" w:rsidRDefault="00640732">
                <w:pPr>
                  <w:pStyle w:val="Questionbodytext"/>
                </w:pPr>
                <w:r w:rsidRPr="004F77A6">
                  <w:rPr>
                    <w:rStyle w:val="PlaceholderText"/>
                  </w:rPr>
                  <w:t xml:space="preserve">Click </w:t>
                </w:r>
                <w:r>
                  <w:rPr>
                    <w:rStyle w:val="PlaceholderText"/>
                  </w:rPr>
                  <w:t>and insert the rationale for your response</w:t>
                </w:r>
              </w:p>
            </w:tc>
          </w:sdtContent>
        </w:sdt>
      </w:tr>
      <w:tr w:rsidR="00640732" w14:paraId="602573DE" w14:textId="77777777">
        <w:tc>
          <w:tcPr>
            <w:tcW w:w="790" w:type="pct"/>
          </w:tcPr>
          <w:p w14:paraId="5288E7AA" w14:textId="77777777" w:rsidR="00640732" w:rsidRPr="00C30802" w:rsidRDefault="00640732">
            <w:pPr>
              <w:pStyle w:val="Questionbodytext"/>
              <w:rPr>
                <w:b/>
              </w:rPr>
            </w:pPr>
          </w:p>
        </w:tc>
        <w:tc>
          <w:tcPr>
            <w:tcW w:w="4210" w:type="pct"/>
          </w:tcPr>
          <w:p w14:paraId="692C3621" w14:textId="77777777" w:rsidR="00640732" w:rsidRDefault="00640732">
            <w:pPr>
              <w:pStyle w:val="Questionbodytext"/>
            </w:pPr>
          </w:p>
        </w:tc>
      </w:tr>
    </w:tbl>
    <w:p w14:paraId="17DAEA5C" w14:textId="77777777" w:rsidR="00640732" w:rsidRDefault="00640732" w:rsidP="00640732"/>
    <w:p w14:paraId="5543E7E9" w14:textId="77777777" w:rsidR="00640732" w:rsidRDefault="00640732" w:rsidP="00640732">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0155A3BD" w14:textId="77777777">
        <w:trPr>
          <w:tblHeader/>
        </w:trPr>
        <w:tc>
          <w:tcPr>
            <w:tcW w:w="5000" w:type="pct"/>
            <w:gridSpan w:val="2"/>
            <w:shd w:val="clear" w:color="auto" w:fill="007C31"/>
          </w:tcPr>
          <w:p w14:paraId="2924BC39" w14:textId="0017F96E" w:rsidR="00640732" w:rsidRPr="00687160" w:rsidRDefault="00640732">
            <w:pPr>
              <w:pStyle w:val="Questiontitle"/>
              <w:rPr>
                <w:color w:val="007C31"/>
              </w:rPr>
            </w:pPr>
            <w:r>
              <w:t xml:space="preserve">Question </w:t>
            </w:r>
            <w:r w:rsidR="00B71F52">
              <w:t>1</w:t>
            </w:r>
            <w:r>
              <w:t>4</w:t>
            </w:r>
          </w:p>
        </w:tc>
      </w:tr>
      <w:tr w:rsidR="00640732" w14:paraId="2E318720" w14:textId="77777777">
        <w:trPr>
          <w:tblHeader/>
        </w:trPr>
        <w:tc>
          <w:tcPr>
            <w:tcW w:w="5000" w:type="pct"/>
            <w:gridSpan w:val="2"/>
          </w:tcPr>
          <w:p w14:paraId="4D7732A5" w14:textId="3F53A093" w:rsidR="00640732" w:rsidRDefault="00640732">
            <w:pPr>
              <w:pStyle w:val="Questionheader"/>
              <w:jc w:val="left"/>
            </w:pPr>
            <w:r w:rsidRPr="00EF290F">
              <w:t xml:space="preserve">Will there be any impact on your organisation to implement </w:t>
            </w:r>
            <w:r>
              <w:t>Solution Option</w:t>
            </w:r>
            <w:r w:rsidR="00314A87">
              <w:t xml:space="preserve"> 2</w:t>
            </w:r>
            <w:r>
              <w:t>?</w:t>
            </w:r>
          </w:p>
          <w:p w14:paraId="70DECB7E" w14:textId="77777777" w:rsidR="00640732" w:rsidRPr="00EF754E" w:rsidRDefault="00640732">
            <w:pPr>
              <w:pStyle w:val="Questionheader"/>
              <w:jc w:val="left"/>
              <w:rPr>
                <w:i/>
              </w:rPr>
            </w:pPr>
            <w:r w:rsidRPr="00EF290F">
              <w:rPr>
                <w:i/>
              </w:rPr>
              <w:t>If ‘yes’. please state how you will be impacted, including both implementation effort and any on-going impacts</w:t>
            </w:r>
            <w:r>
              <w:rPr>
                <w:i/>
              </w:rPr>
              <w:t>.</w:t>
            </w:r>
          </w:p>
        </w:tc>
      </w:tr>
      <w:tr w:rsidR="00640732" w14:paraId="53AB6E4F" w14:textId="77777777">
        <w:tc>
          <w:tcPr>
            <w:tcW w:w="790" w:type="pct"/>
          </w:tcPr>
          <w:p w14:paraId="3D19B543" w14:textId="77777777" w:rsidR="00640732" w:rsidRPr="00C30802" w:rsidRDefault="00640732">
            <w:pPr>
              <w:pStyle w:val="Questionbodytext"/>
              <w:keepNext/>
              <w:rPr>
                <w:b/>
              </w:rPr>
            </w:pPr>
            <w:r w:rsidRPr="00C30802">
              <w:rPr>
                <w:b/>
              </w:rPr>
              <w:t>Response</w:t>
            </w:r>
          </w:p>
        </w:tc>
        <w:sdt>
          <w:sdtPr>
            <w:id w:val="1548792759"/>
            <w:placeholder>
              <w:docPart w:val="F5D8A34C70934C618CE4A5A15146D96A"/>
            </w:placeholder>
            <w:temporary/>
            <w:showingPlcHdr/>
            <w:comboBox>
              <w:listItem w:displayText="Yes" w:value="Yes"/>
              <w:listItem w:displayText="No" w:value="No"/>
            </w:comboBox>
          </w:sdtPr>
          <w:sdtContent>
            <w:tc>
              <w:tcPr>
                <w:tcW w:w="4210" w:type="pct"/>
              </w:tcPr>
              <w:p w14:paraId="1E4B8EA1" w14:textId="77777777" w:rsidR="00640732" w:rsidRDefault="00640732">
                <w:pPr>
                  <w:pStyle w:val="Questionbodytext"/>
                  <w:keepNext/>
                </w:pPr>
                <w:r w:rsidRPr="004F77A6">
                  <w:rPr>
                    <w:rStyle w:val="PlaceholderText"/>
                  </w:rPr>
                  <w:t>C</w:t>
                </w:r>
                <w:r>
                  <w:rPr>
                    <w:rStyle w:val="PlaceholderText"/>
                  </w:rPr>
                  <w:t>lick and select your response</w:t>
                </w:r>
              </w:p>
            </w:tc>
          </w:sdtContent>
        </w:sdt>
      </w:tr>
      <w:tr w:rsidR="00640732" w14:paraId="0D2E7143" w14:textId="77777777">
        <w:tc>
          <w:tcPr>
            <w:tcW w:w="790" w:type="pct"/>
          </w:tcPr>
          <w:p w14:paraId="72B3B2E6" w14:textId="77777777" w:rsidR="00640732" w:rsidRPr="00C30802" w:rsidRDefault="00640732">
            <w:pPr>
              <w:pStyle w:val="Questionbodytext"/>
              <w:rPr>
                <w:b/>
              </w:rPr>
            </w:pPr>
            <w:r w:rsidRPr="00C30802">
              <w:rPr>
                <w:b/>
              </w:rPr>
              <w:t>Rationale</w:t>
            </w:r>
          </w:p>
        </w:tc>
        <w:sdt>
          <w:sdtPr>
            <w:id w:val="-800540799"/>
            <w:placeholder>
              <w:docPart w:val="7E1F235DF6BA4F01AF0EE64DC74988AC"/>
            </w:placeholder>
            <w:temporary/>
            <w:showingPlcHdr/>
            <w15:appearance w15:val="hidden"/>
          </w:sdtPr>
          <w:sdtContent>
            <w:tc>
              <w:tcPr>
                <w:tcW w:w="4210" w:type="pct"/>
              </w:tcPr>
              <w:p w14:paraId="72E31877" w14:textId="77777777" w:rsidR="00640732" w:rsidRDefault="00640732">
                <w:pPr>
                  <w:pStyle w:val="Questionbodytext"/>
                </w:pPr>
                <w:r w:rsidRPr="004F77A6">
                  <w:rPr>
                    <w:rStyle w:val="PlaceholderText"/>
                  </w:rPr>
                  <w:t xml:space="preserve">Click </w:t>
                </w:r>
                <w:r>
                  <w:rPr>
                    <w:rStyle w:val="PlaceholderText"/>
                  </w:rPr>
                  <w:t>and insert the rationale for your response</w:t>
                </w:r>
              </w:p>
            </w:tc>
          </w:sdtContent>
        </w:sdt>
      </w:tr>
    </w:tbl>
    <w:p w14:paraId="49BBDDB2" w14:textId="77777777" w:rsidR="00640732" w:rsidRDefault="00640732" w:rsidP="0064073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F68E5" w14:paraId="290DD3E3" w14:textId="77777777" w:rsidTr="00D23462">
        <w:trPr>
          <w:tblHeader/>
        </w:trPr>
        <w:tc>
          <w:tcPr>
            <w:tcW w:w="5000" w:type="pct"/>
            <w:gridSpan w:val="2"/>
            <w:shd w:val="clear" w:color="auto" w:fill="007C31"/>
          </w:tcPr>
          <w:p w14:paraId="11774E91" w14:textId="6029D117" w:rsidR="006F68E5" w:rsidRPr="00687160" w:rsidRDefault="006F68E5" w:rsidP="00D23462">
            <w:pPr>
              <w:pStyle w:val="Questiontitle"/>
              <w:rPr>
                <w:color w:val="007C31"/>
              </w:rPr>
            </w:pPr>
            <w:r>
              <w:lastRenderedPageBreak/>
              <w:t xml:space="preserve">Question </w:t>
            </w:r>
            <w:r w:rsidR="001D4087">
              <w:t>1</w:t>
            </w:r>
            <w:r>
              <w:t>5</w:t>
            </w:r>
          </w:p>
        </w:tc>
      </w:tr>
      <w:tr w:rsidR="006F68E5" w14:paraId="196F52F2" w14:textId="77777777" w:rsidTr="00D23462">
        <w:trPr>
          <w:tblHeader/>
        </w:trPr>
        <w:tc>
          <w:tcPr>
            <w:tcW w:w="5000" w:type="pct"/>
            <w:gridSpan w:val="2"/>
          </w:tcPr>
          <w:p w14:paraId="128682AF" w14:textId="77777777" w:rsidR="006F68E5" w:rsidRDefault="006F68E5" w:rsidP="00D23462">
            <w:pPr>
              <w:pStyle w:val="Questionheader"/>
              <w:jc w:val="left"/>
            </w:pPr>
            <w:r w:rsidRPr="00EF290F">
              <w:t>Will you</w:t>
            </w:r>
            <w:r>
              <w:t>r organisation</w:t>
            </w:r>
            <w:r w:rsidRPr="00EF290F">
              <w:t xml:space="preserve"> incur any costs in implementing </w:t>
            </w:r>
            <w:r>
              <w:t>Solution Option 1a or 1b</w:t>
            </w:r>
            <w:r w:rsidRPr="00EF290F">
              <w:t>?</w:t>
            </w:r>
          </w:p>
          <w:p w14:paraId="4D503789" w14:textId="77777777" w:rsidR="006F68E5" w:rsidRPr="00EF754E" w:rsidRDefault="006F68E5" w:rsidP="00D23462">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w:t>
            </w:r>
            <w:proofErr w:type="gramStart"/>
            <w:r>
              <w:rPr>
                <w:i/>
              </w:rPr>
              <w:t>as a result of</w:t>
            </w:r>
            <w:proofErr w:type="gramEnd"/>
            <w:r>
              <w:rPr>
                <w:i/>
              </w:rPr>
              <w:t xml:space="preserve"> the identified issue continuing if this modification is not implemented</w:t>
            </w:r>
            <w:r w:rsidRPr="00EF290F">
              <w:rPr>
                <w:i/>
              </w:rPr>
              <w:t>.</w:t>
            </w:r>
          </w:p>
        </w:tc>
      </w:tr>
      <w:tr w:rsidR="006F68E5" w14:paraId="3B7ACFF8" w14:textId="77777777" w:rsidTr="00D23462">
        <w:trPr>
          <w:tblHeader/>
        </w:trPr>
        <w:tc>
          <w:tcPr>
            <w:tcW w:w="5000" w:type="pct"/>
            <w:gridSpan w:val="2"/>
          </w:tcPr>
          <w:p w14:paraId="5ECDCF06" w14:textId="77777777" w:rsidR="006F68E5" w:rsidRPr="00EF290F" w:rsidRDefault="006F68E5" w:rsidP="00D23462">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6F68E5" w14:paraId="43F78A7F" w14:textId="77777777" w:rsidTr="00D23462">
              <w:tc>
                <w:tcPr>
                  <w:tcW w:w="2930" w:type="dxa"/>
                </w:tcPr>
                <w:p w14:paraId="188C1377" w14:textId="77777777" w:rsidR="006F68E5" w:rsidRDefault="006F68E5" w:rsidP="00D23462">
                  <w:pPr>
                    <w:pStyle w:val="Questionheader"/>
                    <w:jc w:val="left"/>
                  </w:pPr>
                  <w:r>
                    <w:t xml:space="preserve">£0                                  </w:t>
                  </w:r>
                  <w:sdt>
                    <w:sdtPr>
                      <w:id w:val="-56871951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50D3807D" w14:textId="77777777" w:rsidR="006F68E5" w:rsidRDefault="006F68E5" w:rsidP="00D23462">
                  <w:pPr>
                    <w:pStyle w:val="Questionheader"/>
                    <w:jc w:val="left"/>
                  </w:pPr>
                  <w:r>
                    <w:t xml:space="preserve">£1-£49,999                   </w:t>
                  </w:r>
                  <w:sdt>
                    <w:sdtPr>
                      <w:id w:val="139584882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5CF52775" w14:textId="77777777" w:rsidR="006F68E5" w:rsidRDefault="006F68E5" w:rsidP="00D23462">
                  <w:pPr>
                    <w:pStyle w:val="Questionheader"/>
                    <w:jc w:val="left"/>
                  </w:pPr>
                  <w:r>
                    <w:t xml:space="preserve">£50,000-£249,000          </w:t>
                  </w:r>
                  <w:sdt>
                    <w:sdtPr>
                      <w:id w:val="1121348466"/>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6F68E5" w14:paraId="526D2385" w14:textId="77777777" w:rsidTr="00D23462">
              <w:tc>
                <w:tcPr>
                  <w:tcW w:w="2930" w:type="dxa"/>
                </w:tcPr>
                <w:p w14:paraId="0A88FF8F" w14:textId="77777777" w:rsidR="006F68E5" w:rsidRDefault="006F68E5" w:rsidP="00D23462">
                  <w:pPr>
                    <w:pStyle w:val="Questionheader"/>
                    <w:jc w:val="left"/>
                  </w:pPr>
                  <w:r>
                    <w:t xml:space="preserve">£250,000-£499,999       </w:t>
                  </w:r>
                  <w:sdt>
                    <w:sdtPr>
                      <w:id w:val="14915987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44C0C71F" w14:textId="77777777" w:rsidR="006F68E5" w:rsidRDefault="006F68E5" w:rsidP="00D23462">
                  <w:pPr>
                    <w:pStyle w:val="Questionheader"/>
                    <w:jc w:val="left"/>
                  </w:pPr>
                  <w:r>
                    <w:t xml:space="preserve">£500,000 or more        </w:t>
                  </w:r>
                  <w:sdt>
                    <w:sdtPr>
                      <w:id w:val="15616754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2A3D69D" w14:textId="77777777" w:rsidR="006F68E5" w:rsidRDefault="006F68E5" w:rsidP="00D23462">
                  <w:pPr>
                    <w:pStyle w:val="Questionheader"/>
                    <w:jc w:val="left"/>
                  </w:pPr>
                </w:p>
              </w:tc>
            </w:tr>
          </w:tbl>
          <w:p w14:paraId="3FF88107" w14:textId="77777777" w:rsidR="006F68E5" w:rsidRPr="00EF290F" w:rsidRDefault="006F68E5" w:rsidP="00D23462">
            <w:pPr>
              <w:pStyle w:val="Questionheader"/>
              <w:jc w:val="left"/>
            </w:pPr>
          </w:p>
        </w:tc>
      </w:tr>
      <w:tr w:rsidR="006F68E5" w14:paraId="786E597B" w14:textId="77777777" w:rsidTr="00D23462">
        <w:trPr>
          <w:tblHeader/>
        </w:trPr>
        <w:tc>
          <w:tcPr>
            <w:tcW w:w="5000" w:type="pct"/>
            <w:gridSpan w:val="2"/>
          </w:tcPr>
          <w:p w14:paraId="7189428B" w14:textId="77777777" w:rsidR="006F68E5" w:rsidRPr="00EF290F" w:rsidRDefault="006F68E5" w:rsidP="00D23462">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6F68E5" w14:paraId="357D20E8" w14:textId="77777777" w:rsidTr="00D23462">
              <w:tc>
                <w:tcPr>
                  <w:tcW w:w="2930" w:type="dxa"/>
                </w:tcPr>
                <w:p w14:paraId="39CACC74" w14:textId="77777777" w:rsidR="006F68E5" w:rsidRDefault="006F68E5" w:rsidP="00D23462">
                  <w:pPr>
                    <w:pStyle w:val="Questionheader"/>
                    <w:jc w:val="left"/>
                  </w:pPr>
                  <w:r>
                    <w:t xml:space="preserve">£0                                  </w:t>
                  </w:r>
                  <w:sdt>
                    <w:sdtPr>
                      <w:id w:val="29803328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4123EA8" w14:textId="77777777" w:rsidR="006F68E5" w:rsidRDefault="006F68E5" w:rsidP="00D23462">
                  <w:pPr>
                    <w:pStyle w:val="Questionheader"/>
                    <w:jc w:val="left"/>
                  </w:pPr>
                  <w:r>
                    <w:t xml:space="preserve">£1-£49,999                   </w:t>
                  </w:r>
                  <w:sdt>
                    <w:sdtPr>
                      <w:id w:val="114362540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AFA7591" w14:textId="77777777" w:rsidR="006F68E5" w:rsidRDefault="006F68E5" w:rsidP="00D23462">
                  <w:pPr>
                    <w:pStyle w:val="Questionheader"/>
                    <w:jc w:val="left"/>
                  </w:pPr>
                  <w:r>
                    <w:t xml:space="preserve">£50,000-£249,000          </w:t>
                  </w:r>
                  <w:sdt>
                    <w:sdtPr>
                      <w:id w:val="2040920588"/>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6F68E5" w14:paraId="611ADB8D" w14:textId="77777777" w:rsidTr="00D23462">
              <w:tc>
                <w:tcPr>
                  <w:tcW w:w="2930" w:type="dxa"/>
                </w:tcPr>
                <w:p w14:paraId="1C6426F8" w14:textId="77777777" w:rsidR="006F68E5" w:rsidRDefault="006F68E5" w:rsidP="00D23462">
                  <w:pPr>
                    <w:pStyle w:val="Questionheader"/>
                    <w:jc w:val="left"/>
                  </w:pPr>
                  <w:r>
                    <w:t xml:space="preserve">£250,000-£499,999       </w:t>
                  </w:r>
                  <w:sdt>
                    <w:sdtPr>
                      <w:id w:val="10693822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4937C4E5" w14:textId="77777777" w:rsidR="006F68E5" w:rsidRDefault="006F68E5" w:rsidP="00D23462">
                  <w:pPr>
                    <w:pStyle w:val="Questionheader"/>
                    <w:jc w:val="left"/>
                  </w:pPr>
                  <w:r>
                    <w:t xml:space="preserve">£500,000 or more        </w:t>
                  </w:r>
                  <w:sdt>
                    <w:sdtPr>
                      <w:id w:val="70545591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7B8965FF" w14:textId="77777777" w:rsidR="006F68E5" w:rsidRDefault="006F68E5" w:rsidP="00D23462">
                  <w:pPr>
                    <w:pStyle w:val="Questionheader"/>
                    <w:jc w:val="left"/>
                  </w:pPr>
                </w:p>
              </w:tc>
            </w:tr>
          </w:tbl>
          <w:p w14:paraId="5E658A0F" w14:textId="77777777" w:rsidR="006F68E5" w:rsidRPr="00EF290F" w:rsidRDefault="006F68E5" w:rsidP="00D23462">
            <w:pPr>
              <w:pStyle w:val="Questionheader"/>
              <w:jc w:val="left"/>
            </w:pPr>
          </w:p>
        </w:tc>
      </w:tr>
      <w:tr w:rsidR="006F68E5" w14:paraId="0D356DFE" w14:textId="77777777" w:rsidTr="00D23462">
        <w:trPr>
          <w:tblHeader/>
        </w:trPr>
        <w:tc>
          <w:tcPr>
            <w:tcW w:w="5000" w:type="pct"/>
            <w:gridSpan w:val="2"/>
          </w:tcPr>
          <w:p w14:paraId="3C6BC370" w14:textId="77777777" w:rsidR="006F68E5" w:rsidRDefault="006F68E5" w:rsidP="00D23462">
            <w:pPr>
              <w:pStyle w:val="Questionheader"/>
              <w:jc w:val="left"/>
            </w:pPr>
          </w:p>
        </w:tc>
      </w:tr>
      <w:tr w:rsidR="006F68E5" w14:paraId="6186D402" w14:textId="77777777" w:rsidTr="00D23462">
        <w:tc>
          <w:tcPr>
            <w:tcW w:w="790" w:type="pct"/>
          </w:tcPr>
          <w:p w14:paraId="55C955A1" w14:textId="77777777" w:rsidR="006F68E5" w:rsidRPr="00C30802" w:rsidRDefault="006F68E5" w:rsidP="00D23462">
            <w:pPr>
              <w:pStyle w:val="Questionbodytext"/>
              <w:rPr>
                <w:b/>
              </w:rPr>
            </w:pPr>
            <w:r w:rsidRPr="00C30802">
              <w:rPr>
                <w:b/>
              </w:rPr>
              <w:t>Rationale</w:t>
            </w:r>
          </w:p>
        </w:tc>
        <w:sdt>
          <w:sdtPr>
            <w:id w:val="-942541650"/>
            <w:placeholder>
              <w:docPart w:val="96EE6BDDEA014707BF18E280D679E7AA"/>
            </w:placeholder>
            <w:temporary/>
            <w:showingPlcHdr/>
            <w15:appearance w15:val="hidden"/>
          </w:sdtPr>
          <w:sdtContent>
            <w:tc>
              <w:tcPr>
                <w:tcW w:w="4210" w:type="pct"/>
              </w:tcPr>
              <w:p w14:paraId="27E6EFB6" w14:textId="77777777" w:rsidR="006F68E5" w:rsidRDefault="006F68E5" w:rsidP="00D23462">
                <w:pPr>
                  <w:pStyle w:val="Questionbodytext"/>
                </w:pPr>
                <w:r w:rsidRPr="004F77A6">
                  <w:rPr>
                    <w:rStyle w:val="PlaceholderText"/>
                  </w:rPr>
                  <w:t xml:space="preserve">Click </w:t>
                </w:r>
                <w:r>
                  <w:rPr>
                    <w:rStyle w:val="PlaceholderText"/>
                  </w:rPr>
                  <w:t>and insert the rationale for your response</w:t>
                </w:r>
              </w:p>
            </w:tc>
          </w:sdtContent>
        </w:sdt>
      </w:tr>
    </w:tbl>
    <w:p w14:paraId="32A33E0D" w14:textId="77777777" w:rsidR="00640732" w:rsidRDefault="00640732" w:rsidP="00640732"/>
    <w:p w14:paraId="61A68BD5" w14:textId="77777777" w:rsidR="006F68E5" w:rsidRDefault="006F68E5" w:rsidP="0064073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2B65C85B" w14:textId="77777777">
        <w:trPr>
          <w:tblHeader/>
        </w:trPr>
        <w:tc>
          <w:tcPr>
            <w:tcW w:w="5000" w:type="pct"/>
            <w:gridSpan w:val="2"/>
            <w:shd w:val="clear" w:color="auto" w:fill="007C31"/>
          </w:tcPr>
          <w:p w14:paraId="3B9056FC" w14:textId="6D0F8CBF" w:rsidR="00640732" w:rsidRPr="00687160" w:rsidRDefault="00640732">
            <w:pPr>
              <w:pStyle w:val="Questiontitle"/>
              <w:rPr>
                <w:color w:val="007C31"/>
              </w:rPr>
            </w:pPr>
            <w:r>
              <w:t xml:space="preserve">Question </w:t>
            </w:r>
            <w:r w:rsidR="00B71F52">
              <w:t>16</w:t>
            </w:r>
          </w:p>
        </w:tc>
      </w:tr>
      <w:tr w:rsidR="00640732" w14:paraId="7371491A" w14:textId="77777777">
        <w:trPr>
          <w:tblHeader/>
        </w:trPr>
        <w:tc>
          <w:tcPr>
            <w:tcW w:w="5000" w:type="pct"/>
            <w:gridSpan w:val="2"/>
          </w:tcPr>
          <w:p w14:paraId="7AC4177B" w14:textId="2859E0D9" w:rsidR="00640732" w:rsidRDefault="00640732">
            <w:pPr>
              <w:pStyle w:val="Questionheader"/>
              <w:jc w:val="left"/>
            </w:pPr>
            <w:r>
              <w:t xml:space="preserve">How long from the point of approval would your organisation need to implement MP169 if Solution </w:t>
            </w:r>
            <w:r w:rsidR="00314A87">
              <w:t>O</w:t>
            </w:r>
            <w:r>
              <w:t xml:space="preserve">ption </w:t>
            </w:r>
            <w:r w:rsidR="00314A87">
              <w:t>2</w:t>
            </w:r>
            <w:r>
              <w:t xml:space="preserve"> were approved?</w:t>
            </w:r>
          </w:p>
          <w:p w14:paraId="4FC5D460" w14:textId="77777777" w:rsidR="00640732" w:rsidRPr="00EF754E" w:rsidRDefault="00640732">
            <w:pPr>
              <w:pStyle w:val="Questionheader"/>
              <w:jc w:val="left"/>
              <w:rPr>
                <w:i/>
              </w:rPr>
            </w:pPr>
            <w:r>
              <w:rPr>
                <w:i/>
              </w:rPr>
              <w:t>Please provide your rationale, including the activities you would need to complete during this time.</w:t>
            </w:r>
          </w:p>
        </w:tc>
      </w:tr>
      <w:tr w:rsidR="00640732" w14:paraId="6E304DA0" w14:textId="77777777">
        <w:tc>
          <w:tcPr>
            <w:tcW w:w="790" w:type="pct"/>
          </w:tcPr>
          <w:p w14:paraId="5C0E6FAB" w14:textId="77777777" w:rsidR="00640732" w:rsidRPr="00C30802" w:rsidRDefault="00640732">
            <w:pPr>
              <w:pStyle w:val="Questionbodytext"/>
              <w:keepNext/>
              <w:rPr>
                <w:b/>
              </w:rPr>
            </w:pPr>
            <w:r w:rsidRPr="00C30802">
              <w:rPr>
                <w:b/>
              </w:rPr>
              <w:t>Response</w:t>
            </w:r>
          </w:p>
        </w:tc>
        <w:sdt>
          <w:sdtPr>
            <w:id w:val="-2107945900"/>
            <w:placeholder>
              <w:docPart w:val="A40BA8A621AC4FE5AA16D8379E1C318F"/>
            </w:placeholder>
            <w:temporary/>
            <w:showingPlcHdr/>
            <w15:appearance w15:val="hidden"/>
          </w:sdtPr>
          <w:sdtContent>
            <w:tc>
              <w:tcPr>
                <w:tcW w:w="4210" w:type="pct"/>
              </w:tcPr>
              <w:p w14:paraId="30DECB76" w14:textId="77777777" w:rsidR="00640732" w:rsidRDefault="00640732">
                <w:pPr>
                  <w:pStyle w:val="Questionbodytext"/>
                  <w:keepNext/>
                </w:pPr>
                <w:r w:rsidRPr="004F77A6">
                  <w:rPr>
                    <w:rStyle w:val="PlaceholderText"/>
                  </w:rPr>
                  <w:t xml:space="preserve">Click </w:t>
                </w:r>
                <w:r>
                  <w:rPr>
                    <w:rStyle w:val="PlaceholderText"/>
                  </w:rPr>
                  <w:t>and insert your required lead time</w:t>
                </w:r>
              </w:p>
            </w:tc>
          </w:sdtContent>
        </w:sdt>
      </w:tr>
      <w:tr w:rsidR="00640732" w14:paraId="4FE2AA06" w14:textId="77777777">
        <w:tc>
          <w:tcPr>
            <w:tcW w:w="790" w:type="pct"/>
          </w:tcPr>
          <w:p w14:paraId="4E1ED235" w14:textId="77777777" w:rsidR="00640732" w:rsidRPr="00C30802" w:rsidRDefault="00640732">
            <w:pPr>
              <w:pStyle w:val="Questionbodytext"/>
              <w:rPr>
                <w:b/>
              </w:rPr>
            </w:pPr>
            <w:r w:rsidRPr="00C30802">
              <w:rPr>
                <w:b/>
              </w:rPr>
              <w:t>Rationale</w:t>
            </w:r>
          </w:p>
        </w:tc>
        <w:sdt>
          <w:sdtPr>
            <w:id w:val="-1829426173"/>
            <w:placeholder>
              <w:docPart w:val="EBED8112745E46B1BBB367524E37D0A8"/>
            </w:placeholder>
            <w:temporary/>
            <w:showingPlcHdr/>
            <w15:appearance w15:val="hidden"/>
          </w:sdtPr>
          <w:sdtContent>
            <w:tc>
              <w:tcPr>
                <w:tcW w:w="4210" w:type="pct"/>
              </w:tcPr>
              <w:p w14:paraId="0F73286D" w14:textId="77777777" w:rsidR="00640732" w:rsidRDefault="00640732">
                <w:pPr>
                  <w:pStyle w:val="Questionbodytext"/>
                </w:pPr>
                <w:r w:rsidRPr="004F77A6">
                  <w:rPr>
                    <w:rStyle w:val="PlaceholderText"/>
                  </w:rPr>
                  <w:t xml:space="preserve">Click </w:t>
                </w:r>
                <w:r>
                  <w:rPr>
                    <w:rStyle w:val="PlaceholderText"/>
                  </w:rPr>
                  <w:t>and insert the rationale for your response</w:t>
                </w:r>
              </w:p>
            </w:tc>
          </w:sdtContent>
        </w:sdt>
      </w:tr>
    </w:tbl>
    <w:p w14:paraId="45A18C82" w14:textId="77777777" w:rsidR="00640732" w:rsidRDefault="00640732" w:rsidP="00640732"/>
    <w:p w14:paraId="61983962" w14:textId="77777777" w:rsidR="00640732" w:rsidRDefault="00640732" w:rsidP="00640732"/>
    <w:p w14:paraId="27DE3C7F" w14:textId="77777777" w:rsidR="00640732" w:rsidRDefault="00640732" w:rsidP="00640732">
      <w:pPr>
        <w:pStyle w:val="Heading2"/>
      </w:pPr>
      <w:r>
        <w:t>Case for change</w:t>
      </w:r>
    </w:p>
    <w:p w14:paraId="770DFF82" w14:textId="4321CF7B" w:rsidR="00640732" w:rsidRDefault="00DA22CC" w:rsidP="00640732">
      <w:r>
        <w:t xml:space="preserve">See table on page 11. </w:t>
      </w:r>
    </w:p>
    <w:tbl>
      <w:tblPr>
        <w:tblStyle w:val="TableGrid"/>
        <w:tblW w:w="5028"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3963"/>
        <w:gridCol w:w="1877"/>
        <w:gridCol w:w="3226"/>
      </w:tblGrid>
      <w:tr w:rsidR="006F68E5" w14:paraId="53D942BE" w14:textId="77777777" w:rsidTr="00D23462">
        <w:trPr>
          <w:tblHeader/>
        </w:trPr>
        <w:tc>
          <w:tcPr>
            <w:tcW w:w="5000" w:type="pct"/>
            <w:gridSpan w:val="3"/>
            <w:shd w:val="clear" w:color="auto" w:fill="007C31"/>
          </w:tcPr>
          <w:p w14:paraId="6F5CBD5B" w14:textId="3F473D78" w:rsidR="006F68E5" w:rsidRDefault="006F68E5" w:rsidP="00D23462">
            <w:pPr>
              <w:pStyle w:val="Questiontitle"/>
            </w:pPr>
            <w:r>
              <w:lastRenderedPageBreak/>
              <w:t xml:space="preserve">Question </w:t>
            </w:r>
            <w:r w:rsidR="001D4087">
              <w:t>1</w:t>
            </w:r>
            <w:r>
              <w:t>7</w:t>
            </w:r>
          </w:p>
        </w:tc>
      </w:tr>
      <w:tr w:rsidR="006F68E5" w14:paraId="195D4729" w14:textId="77777777" w:rsidTr="00D23462">
        <w:trPr>
          <w:tblHeader/>
        </w:trPr>
        <w:tc>
          <w:tcPr>
            <w:tcW w:w="5000" w:type="pct"/>
            <w:gridSpan w:val="3"/>
          </w:tcPr>
          <w:p w14:paraId="50E2686F" w14:textId="2F7198AC" w:rsidR="006F68E5" w:rsidRDefault="006F68E5" w:rsidP="00D23462">
            <w:pPr>
              <w:pStyle w:val="Questionheader"/>
              <w:jc w:val="left"/>
            </w:pPr>
            <w:r>
              <w:t>Do you believe that the DCC System Solution Option 2 would better facilitate the General SEC Objectives?</w:t>
            </w:r>
          </w:p>
          <w:p w14:paraId="18CD5C5E" w14:textId="77777777" w:rsidR="006F68E5" w:rsidRDefault="006F68E5" w:rsidP="00D23462">
            <w:pPr>
              <w:pStyle w:val="Questionheader"/>
              <w:jc w:val="left"/>
            </w:pPr>
            <w:r>
              <w:rPr>
                <w:i/>
              </w:rPr>
              <w:t xml:space="preserve">Please indicate if you believe that the General SEC Objectives would be better facilitated (positive), not better facilitated (negative) or have a neutral effect and provide your rationale with reference to these General SEC Objectives. </w:t>
            </w:r>
          </w:p>
        </w:tc>
      </w:tr>
      <w:tr w:rsidR="006F68E5" w14:paraId="690552D1" w14:textId="77777777" w:rsidTr="00D23462">
        <w:trPr>
          <w:tblHeader/>
        </w:trPr>
        <w:tc>
          <w:tcPr>
            <w:tcW w:w="2186" w:type="pct"/>
          </w:tcPr>
          <w:p w14:paraId="2A7FAE89" w14:textId="77777777" w:rsidR="006F68E5" w:rsidRDefault="006F68E5" w:rsidP="00D23462">
            <w:pPr>
              <w:pStyle w:val="Questionheader"/>
              <w:jc w:val="left"/>
            </w:pPr>
            <w:r>
              <w:t>General SEC Objectives</w:t>
            </w:r>
          </w:p>
        </w:tc>
        <w:tc>
          <w:tcPr>
            <w:tcW w:w="1035" w:type="pct"/>
          </w:tcPr>
          <w:p w14:paraId="7F5791E9" w14:textId="77777777" w:rsidR="006F68E5" w:rsidRDefault="006F68E5" w:rsidP="00D23462">
            <w:pPr>
              <w:pStyle w:val="Questionheader"/>
              <w:jc w:val="left"/>
            </w:pPr>
          </w:p>
        </w:tc>
        <w:tc>
          <w:tcPr>
            <w:tcW w:w="1779" w:type="pct"/>
          </w:tcPr>
          <w:p w14:paraId="5D85972C" w14:textId="77777777" w:rsidR="006F68E5" w:rsidRDefault="006F68E5" w:rsidP="00D23462">
            <w:pPr>
              <w:pStyle w:val="Questionheader"/>
              <w:jc w:val="left"/>
            </w:pPr>
            <w:r>
              <w:t>Rationale</w:t>
            </w:r>
          </w:p>
        </w:tc>
      </w:tr>
      <w:tr w:rsidR="006F68E5" w14:paraId="3FDE0535" w14:textId="77777777" w:rsidTr="00D23462">
        <w:trPr>
          <w:trHeight w:val="89"/>
        </w:trPr>
        <w:tc>
          <w:tcPr>
            <w:tcW w:w="2186" w:type="pct"/>
          </w:tcPr>
          <w:p w14:paraId="0C4701FB" w14:textId="77777777" w:rsidR="006F68E5" w:rsidRDefault="006F68E5" w:rsidP="00D23462">
            <w:pPr>
              <w:pStyle w:val="Questionbodytext"/>
              <w:keepNext/>
              <w:tabs>
                <w:tab w:val="left" w:pos="1860"/>
              </w:tabs>
            </w:pPr>
            <w:r w:rsidRPr="008B108A">
              <w:t>(a) facilitate the efficient provision, installation, and operation, as well as interoperability, of Smart Metering Systems at Energy Consumers’ premises within Great Britain</w:t>
            </w:r>
          </w:p>
        </w:tc>
        <w:tc>
          <w:tcPr>
            <w:tcW w:w="1035" w:type="pct"/>
          </w:tcPr>
          <w:p w14:paraId="1B23BCCC" w14:textId="77777777" w:rsidR="006F68E5" w:rsidRDefault="006F68E5" w:rsidP="00D23462">
            <w:pPr>
              <w:pStyle w:val="Questionbodytext"/>
              <w:keepNext/>
              <w:tabs>
                <w:tab w:val="left" w:pos="1860"/>
              </w:tabs>
            </w:pPr>
            <w:r>
              <w:t xml:space="preserve"> Positive    </w:t>
            </w:r>
            <w:sdt>
              <w:sdtPr>
                <w:id w:val="-89982704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50EA3F1" w14:textId="77777777" w:rsidR="006F68E5" w:rsidRDefault="006F68E5" w:rsidP="00D23462">
            <w:pPr>
              <w:pStyle w:val="Questionbodytext"/>
              <w:keepNext/>
              <w:tabs>
                <w:tab w:val="left" w:pos="1860"/>
              </w:tabs>
            </w:pPr>
            <w:r>
              <w:t xml:space="preserve"> Negative   </w:t>
            </w:r>
            <w:sdt>
              <w:sdtPr>
                <w:id w:val="-109886849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DB4397A" w14:textId="77777777" w:rsidR="006F68E5" w:rsidRDefault="006F68E5" w:rsidP="00D23462">
            <w:pPr>
              <w:pStyle w:val="Questionbodytext"/>
              <w:keepNext/>
              <w:tabs>
                <w:tab w:val="left" w:pos="1860"/>
              </w:tabs>
            </w:pPr>
            <w:r>
              <w:t xml:space="preserve"> Neutral     </w:t>
            </w:r>
            <w:sdt>
              <w:sdtPr>
                <w:id w:val="110061329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660DF0DC" w14:textId="77777777" w:rsidR="006F68E5" w:rsidRDefault="006F68E5" w:rsidP="00D23462">
            <w:pPr>
              <w:pStyle w:val="Questionbodytext"/>
              <w:keepNext/>
              <w:tabs>
                <w:tab w:val="left" w:pos="1860"/>
              </w:tabs>
            </w:pPr>
          </w:p>
        </w:tc>
      </w:tr>
      <w:tr w:rsidR="006F68E5" w14:paraId="35F92B65" w14:textId="77777777" w:rsidTr="00D23462">
        <w:trPr>
          <w:trHeight w:val="83"/>
        </w:trPr>
        <w:tc>
          <w:tcPr>
            <w:tcW w:w="2186" w:type="pct"/>
          </w:tcPr>
          <w:p w14:paraId="437AA190" w14:textId="77777777" w:rsidR="006F68E5" w:rsidRDefault="006F68E5" w:rsidP="00D23462">
            <w:pPr>
              <w:pStyle w:val="Questionbodytext"/>
              <w:keepNext/>
              <w:tabs>
                <w:tab w:val="left" w:pos="2470"/>
              </w:tabs>
            </w:pPr>
            <w:r w:rsidRPr="008B108A">
              <w:t xml:space="preserve">b) enable the DCC to </w:t>
            </w:r>
            <w:proofErr w:type="gramStart"/>
            <w:r w:rsidRPr="008B108A">
              <w:t>comply at all times</w:t>
            </w:r>
            <w:proofErr w:type="gramEnd"/>
            <w:r w:rsidRPr="008B108A">
              <w:t xml:space="preserve"> with the General Objectives of the DCC (as defined in the DCC Licence), and to efficiently discharge the other obligations imposed upon it by the DCC Licence</w:t>
            </w:r>
          </w:p>
        </w:tc>
        <w:tc>
          <w:tcPr>
            <w:tcW w:w="1035" w:type="pct"/>
          </w:tcPr>
          <w:p w14:paraId="5294ECF3" w14:textId="77777777" w:rsidR="006F68E5" w:rsidRDefault="006F68E5" w:rsidP="00D23462">
            <w:pPr>
              <w:pStyle w:val="Questionbodytext"/>
              <w:keepNext/>
              <w:tabs>
                <w:tab w:val="left" w:pos="1860"/>
              </w:tabs>
            </w:pPr>
            <w:r>
              <w:t xml:space="preserve"> Positive    </w:t>
            </w:r>
            <w:sdt>
              <w:sdtPr>
                <w:id w:val="-135093835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65305BD" w14:textId="77777777" w:rsidR="006F68E5" w:rsidRDefault="006F68E5" w:rsidP="00D23462">
            <w:pPr>
              <w:pStyle w:val="Questionbodytext"/>
              <w:keepNext/>
              <w:tabs>
                <w:tab w:val="left" w:pos="1860"/>
              </w:tabs>
            </w:pPr>
            <w:r>
              <w:t xml:space="preserve"> Negative   </w:t>
            </w:r>
            <w:sdt>
              <w:sdtPr>
                <w:id w:val="-1845706754"/>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A0FE6DF" w14:textId="77777777" w:rsidR="006F68E5" w:rsidRDefault="006F68E5" w:rsidP="00D23462">
            <w:pPr>
              <w:pStyle w:val="Questionbodytext"/>
              <w:keepNext/>
              <w:tabs>
                <w:tab w:val="left" w:pos="2470"/>
              </w:tabs>
            </w:pPr>
            <w:r>
              <w:t xml:space="preserve"> Neutral     </w:t>
            </w:r>
            <w:sdt>
              <w:sdtPr>
                <w:id w:val="-81702332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3F18D03B" w14:textId="77777777" w:rsidR="006F68E5" w:rsidRDefault="006F68E5" w:rsidP="00D23462">
            <w:pPr>
              <w:pStyle w:val="Questionbodytext"/>
              <w:keepNext/>
              <w:tabs>
                <w:tab w:val="left" w:pos="1640"/>
              </w:tabs>
            </w:pPr>
          </w:p>
        </w:tc>
      </w:tr>
      <w:tr w:rsidR="006F68E5" w14:paraId="43E8FADA" w14:textId="77777777" w:rsidTr="00D23462">
        <w:trPr>
          <w:trHeight w:val="83"/>
        </w:trPr>
        <w:tc>
          <w:tcPr>
            <w:tcW w:w="2186" w:type="pct"/>
          </w:tcPr>
          <w:p w14:paraId="330291DE" w14:textId="77777777" w:rsidR="006F68E5" w:rsidRDefault="006F68E5" w:rsidP="00D23462">
            <w:pPr>
              <w:pStyle w:val="Questionbodytext"/>
              <w:keepNext/>
              <w:tabs>
                <w:tab w:val="left" w:pos="2200"/>
              </w:tabs>
            </w:pPr>
            <w:r w:rsidRPr="008B108A">
              <w:t>(c) facilitate Energy Consumers’ management of their use of electricity and gas through the provision to them of appropriate information by means of Smart Metering Systems</w:t>
            </w:r>
          </w:p>
        </w:tc>
        <w:tc>
          <w:tcPr>
            <w:tcW w:w="1035" w:type="pct"/>
          </w:tcPr>
          <w:p w14:paraId="04A2B2C4" w14:textId="77777777" w:rsidR="006F68E5" w:rsidRDefault="006F68E5" w:rsidP="00D23462">
            <w:pPr>
              <w:pStyle w:val="Questionbodytext"/>
              <w:keepNext/>
              <w:tabs>
                <w:tab w:val="left" w:pos="1860"/>
              </w:tabs>
            </w:pPr>
            <w:r>
              <w:t xml:space="preserve"> Positive    </w:t>
            </w:r>
            <w:sdt>
              <w:sdtPr>
                <w:id w:val="-46581725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0B0B6C2" w14:textId="77777777" w:rsidR="006F68E5" w:rsidRDefault="006F68E5" w:rsidP="00D23462">
            <w:pPr>
              <w:pStyle w:val="Questionbodytext"/>
              <w:keepNext/>
              <w:tabs>
                <w:tab w:val="left" w:pos="1860"/>
              </w:tabs>
            </w:pPr>
            <w:r>
              <w:t xml:space="preserve"> Negative   </w:t>
            </w:r>
            <w:sdt>
              <w:sdtPr>
                <w:id w:val="-526638775"/>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6601B19" w14:textId="77777777" w:rsidR="006F68E5" w:rsidRDefault="006F68E5" w:rsidP="00D23462">
            <w:pPr>
              <w:pStyle w:val="Questionbodytext"/>
              <w:keepNext/>
              <w:tabs>
                <w:tab w:val="left" w:pos="2200"/>
              </w:tabs>
            </w:pPr>
            <w:r>
              <w:t xml:space="preserve"> Neutral     </w:t>
            </w:r>
            <w:sdt>
              <w:sdtPr>
                <w:id w:val="107717303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6FFC7A33" w14:textId="77777777" w:rsidR="006F68E5" w:rsidRDefault="006F68E5" w:rsidP="00D23462">
            <w:pPr>
              <w:pStyle w:val="Questionbodytext"/>
              <w:keepNext/>
              <w:tabs>
                <w:tab w:val="left" w:pos="1640"/>
              </w:tabs>
            </w:pPr>
          </w:p>
        </w:tc>
      </w:tr>
      <w:tr w:rsidR="006F68E5" w14:paraId="4B73DEE4" w14:textId="77777777" w:rsidTr="00D23462">
        <w:trPr>
          <w:trHeight w:val="83"/>
        </w:trPr>
        <w:tc>
          <w:tcPr>
            <w:tcW w:w="2186" w:type="pct"/>
          </w:tcPr>
          <w:p w14:paraId="5BEC4EA4" w14:textId="77777777" w:rsidR="006F68E5" w:rsidRDefault="006F68E5" w:rsidP="00D23462">
            <w:pPr>
              <w:pStyle w:val="Questionbodytext"/>
              <w:keepNext/>
              <w:tabs>
                <w:tab w:val="left" w:pos="1830"/>
              </w:tabs>
            </w:pPr>
            <w:r w:rsidRPr="008B108A">
              <w:t>(d) facilitate effective competition between persons engaged in, or in Commercial Activities connected with, the Supply of Energy</w:t>
            </w:r>
          </w:p>
        </w:tc>
        <w:tc>
          <w:tcPr>
            <w:tcW w:w="1035" w:type="pct"/>
          </w:tcPr>
          <w:p w14:paraId="1391D46E" w14:textId="77777777" w:rsidR="006F68E5" w:rsidRDefault="006F68E5" w:rsidP="00D23462">
            <w:pPr>
              <w:pStyle w:val="Questionbodytext"/>
              <w:keepNext/>
              <w:tabs>
                <w:tab w:val="left" w:pos="1860"/>
              </w:tabs>
            </w:pPr>
            <w:r>
              <w:t xml:space="preserve"> Positive    </w:t>
            </w:r>
            <w:sdt>
              <w:sdtPr>
                <w:id w:val="1306281214"/>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C8F342F" w14:textId="77777777" w:rsidR="006F68E5" w:rsidRDefault="006F68E5" w:rsidP="00D23462">
            <w:pPr>
              <w:pStyle w:val="Questionbodytext"/>
              <w:keepNext/>
              <w:tabs>
                <w:tab w:val="left" w:pos="1860"/>
              </w:tabs>
            </w:pPr>
            <w:r>
              <w:t xml:space="preserve"> Negative   </w:t>
            </w:r>
            <w:sdt>
              <w:sdtPr>
                <w:id w:val="480051231"/>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CD1E010" w14:textId="77777777" w:rsidR="006F68E5" w:rsidRDefault="006F68E5" w:rsidP="00D23462">
            <w:pPr>
              <w:pStyle w:val="Questionbodytext"/>
              <w:keepNext/>
              <w:tabs>
                <w:tab w:val="left" w:pos="1640"/>
              </w:tabs>
            </w:pPr>
            <w:r>
              <w:t xml:space="preserve"> Neutral     </w:t>
            </w:r>
            <w:sdt>
              <w:sdtPr>
                <w:id w:val="-7236423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1A8DC2B8" w14:textId="77777777" w:rsidR="006F68E5" w:rsidRDefault="006F68E5" w:rsidP="00D23462">
            <w:pPr>
              <w:pStyle w:val="Questionbodytext"/>
              <w:keepNext/>
              <w:tabs>
                <w:tab w:val="left" w:pos="1640"/>
              </w:tabs>
            </w:pPr>
          </w:p>
        </w:tc>
      </w:tr>
      <w:tr w:rsidR="006F68E5" w14:paraId="020FAF47" w14:textId="77777777" w:rsidTr="00D23462">
        <w:trPr>
          <w:trHeight w:val="83"/>
        </w:trPr>
        <w:tc>
          <w:tcPr>
            <w:tcW w:w="2186" w:type="pct"/>
          </w:tcPr>
          <w:p w14:paraId="373AA6B2" w14:textId="77777777" w:rsidR="006F68E5" w:rsidRDefault="006F68E5" w:rsidP="00D23462">
            <w:pPr>
              <w:pStyle w:val="Questionbodytext"/>
              <w:keepNext/>
              <w:tabs>
                <w:tab w:val="right" w:pos="7375"/>
              </w:tabs>
            </w:pPr>
            <w:r w:rsidRPr="008B108A">
              <w:t>(e) facilitate such innovation in the design and operation of Energy Networks (as defined in the DCC Licence) as will best contribute to the delivery of a secure and sustainable Supply of Energy</w:t>
            </w:r>
          </w:p>
        </w:tc>
        <w:tc>
          <w:tcPr>
            <w:tcW w:w="1035" w:type="pct"/>
          </w:tcPr>
          <w:p w14:paraId="6019DAA5" w14:textId="77777777" w:rsidR="006F68E5" w:rsidRDefault="006F68E5" w:rsidP="00D23462">
            <w:pPr>
              <w:pStyle w:val="Questionbodytext"/>
              <w:keepNext/>
              <w:tabs>
                <w:tab w:val="left" w:pos="1860"/>
              </w:tabs>
            </w:pPr>
            <w:r>
              <w:t xml:space="preserve"> Positive    </w:t>
            </w:r>
            <w:sdt>
              <w:sdtPr>
                <w:id w:val="1295251075"/>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AE5DFEE" w14:textId="77777777" w:rsidR="006F68E5" w:rsidRDefault="006F68E5" w:rsidP="00D23462">
            <w:pPr>
              <w:pStyle w:val="Questionbodytext"/>
              <w:keepNext/>
              <w:tabs>
                <w:tab w:val="left" w:pos="1860"/>
              </w:tabs>
            </w:pPr>
            <w:r>
              <w:t xml:space="preserve"> Negative   </w:t>
            </w:r>
            <w:sdt>
              <w:sdtPr>
                <w:id w:val="206460191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FCC8E32" w14:textId="77777777" w:rsidR="006F68E5" w:rsidRDefault="006F68E5" w:rsidP="00D23462">
            <w:pPr>
              <w:pStyle w:val="Questionbodytext"/>
              <w:keepNext/>
              <w:tabs>
                <w:tab w:val="right" w:pos="7375"/>
              </w:tabs>
            </w:pPr>
            <w:r>
              <w:t xml:space="preserve"> Neutral     </w:t>
            </w:r>
            <w:sdt>
              <w:sdtPr>
                <w:id w:val="-79089977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2577DAC0" w14:textId="77777777" w:rsidR="006F68E5" w:rsidRDefault="006F68E5" w:rsidP="00D23462">
            <w:pPr>
              <w:pStyle w:val="Questionbodytext"/>
              <w:keepNext/>
              <w:tabs>
                <w:tab w:val="left" w:pos="1640"/>
              </w:tabs>
            </w:pPr>
          </w:p>
        </w:tc>
      </w:tr>
      <w:tr w:rsidR="006F68E5" w14:paraId="32809793" w14:textId="77777777" w:rsidTr="00D23462">
        <w:trPr>
          <w:trHeight w:val="83"/>
        </w:trPr>
        <w:tc>
          <w:tcPr>
            <w:tcW w:w="2186" w:type="pct"/>
          </w:tcPr>
          <w:p w14:paraId="2EC3DAC3" w14:textId="77777777" w:rsidR="006F68E5" w:rsidRDefault="006F68E5" w:rsidP="00D23462">
            <w:pPr>
              <w:pStyle w:val="Questionbodytext"/>
              <w:keepNext/>
              <w:tabs>
                <w:tab w:val="right" w:pos="7375"/>
              </w:tabs>
            </w:pPr>
            <w:r w:rsidRPr="008B108A">
              <w:t>f) ensure the protection of Data and the security of Data and Systems in the operation of this Code</w:t>
            </w:r>
          </w:p>
        </w:tc>
        <w:tc>
          <w:tcPr>
            <w:tcW w:w="1035" w:type="pct"/>
          </w:tcPr>
          <w:p w14:paraId="2AAC2583" w14:textId="77777777" w:rsidR="006F68E5" w:rsidRDefault="006F68E5" w:rsidP="00D23462">
            <w:pPr>
              <w:pStyle w:val="Questionbodytext"/>
              <w:keepNext/>
              <w:tabs>
                <w:tab w:val="left" w:pos="1860"/>
              </w:tabs>
            </w:pPr>
            <w:r>
              <w:t xml:space="preserve"> Positive    </w:t>
            </w:r>
            <w:sdt>
              <w:sdtPr>
                <w:id w:val="158719239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927E5B0" w14:textId="77777777" w:rsidR="006F68E5" w:rsidRDefault="006F68E5" w:rsidP="00D23462">
            <w:pPr>
              <w:pStyle w:val="Questionbodytext"/>
              <w:keepNext/>
              <w:tabs>
                <w:tab w:val="left" w:pos="1860"/>
              </w:tabs>
            </w:pPr>
            <w:r>
              <w:t xml:space="preserve"> Negative   </w:t>
            </w:r>
            <w:sdt>
              <w:sdtPr>
                <w:id w:val="94994214"/>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AA35545" w14:textId="77777777" w:rsidR="006F68E5" w:rsidRDefault="006F68E5" w:rsidP="00D23462">
            <w:pPr>
              <w:pStyle w:val="Questionbodytext"/>
              <w:keepNext/>
              <w:tabs>
                <w:tab w:val="right" w:pos="7375"/>
              </w:tabs>
            </w:pPr>
            <w:r>
              <w:t xml:space="preserve"> Neutral     </w:t>
            </w:r>
            <w:sdt>
              <w:sdtPr>
                <w:id w:val="80319517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670B2B14" w14:textId="77777777" w:rsidR="006F68E5" w:rsidRDefault="006F68E5" w:rsidP="00D23462">
            <w:pPr>
              <w:pStyle w:val="Questionbodytext"/>
              <w:keepNext/>
              <w:tabs>
                <w:tab w:val="left" w:pos="1640"/>
              </w:tabs>
            </w:pPr>
          </w:p>
        </w:tc>
      </w:tr>
      <w:tr w:rsidR="006F68E5" w14:paraId="5406F3C1" w14:textId="77777777" w:rsidTr="00D23462">
        <w:trPr>
          <w:trHeight w:val="83"/>
        </w:trPr>
        <w:tc>
          <w:tcPr>
            <w:tcW w:w="2186" w:type="pct"/>
          </w:tcPr>
          <w:p w14:paraId="0A43BF2B" w14:textId="77777777" w:rsidR="006F68E5" w:rsidRDefault="006F68E5" w:rsidP="00D23462">
            <w:pPr>
              <w:pStyle w:val="Questionbodytext"/>
              <w:keepNext/>
              <w:tabs>
                <w:tab w:val="left" w:pos="5960"/>
              </w:tabs>
            </w:pPr>
            <w:r w:rsidRPr="008B108A">
              <w:t>(g) facilitate the efficient and transparent administration and implementation of this Code</w:t>
            </w:r>
          </w:p>
        </w:tc>
        <w:tc>
          <w:tcPr>
            <w:tcW w:w="1035" w:type="pct"/>
          </w:tcPr>
          <w:p w14:paraId="64098326" w14:textId="77777777" w:rsidR="006F68E5" w:rsidRDefault="006F68E5" w:rsidP="00D23462">
            <w:pPr>
              <w:pStyle w:val="Questionbodytext"/>
              <w:keepNext/>
              <w:tabs>
                <w:tab w:val="left" w:pos="1860"/>
              </w:tabs>
            </w:pPr>
            <w:r>
              <w:t xml:space="preserve"> Positive    </w:t>
            </w:r>
            <w:sdt>
              <w:sdtPr>
                <w:id w:val="1362711374"/>
                <w14:checkbox>
                  <w14:checked w14:val="0"/>
                  <w14:checkedState w14:val="2612" w14:font="MS Gothic"/>
                  <w14:uncheckedState w14:val="2610" w14:font="MS Gothic"/>
                </w14:checkbox>
              </w:sdtPr>
              <w:sdtContent>
                <w:r>
                  <w:rPr>
                    <w:rFonts w:ascii="MS Gothic" w:eastAsia="MS Gothic" w:hAnsi="MS Gothic" w:hint="eastAsia"/>
                  </w:rPr>
                  <w:t>☐</w:t>
                </w:r>
              </w:sdtContent>
            </w:sdt>
          </w:p>
          <w:p w14:paraId="5BF9414A" w14:textId="77777777" w:rsidR="006F68E5" w:rsidRDefault="006F68E5" w:rsidP="00D23462">
            <w:pPr>
              <w:pStyle w:val="Questionbodytext"/>
              <w:keepNext/>
              <w:tabs>
                <w:tab w:val="left" w:pos="1860"/>
              </w:tabs>
            </w:pPr>
            <w:r>
              <w:t xml:space="preserve"> Negative   </w:t>
            </w:r>
            <w:sdt>
              <w:sdtPr>
                <w:id w:val="103183978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44A90B9" w14:textId="77777777" w:rsidR="006F68E5" w:rsidRDefault="006F68E5" w:rsidP="00D23462">
            <w:pPr>
              <w:pStyle w:val="Questionbodytext"/>
              <w:keepNext/>
              <w:tabs>
                <w:tab w:val="left" w:pos="5960"/>
              </w:tabs>
            </w:pPr>
            <w:r>
              <w:t xml:space="preserve"> Neutral     </w:t>
            </w:r>
            <w:sdt>
              <w:sdtPr>
                <w:id w:val="114346341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3B9EBEB5" w14:textId="77777777" w:rsidR="006F68E5" w:rsidRDefault="006F68E5" w:rsidP="00D23462">
            <w:pPr>
              <w:pStyle w:val="Questionbodytext"/>
              <w:keepNext/>
              <w:tabs>
                <w:tab w:val="left" w:pos="1640"/>
              </w:tabs>
            </w:pPr>
          </w:p>
        </w:tc>
      </w:tr>
      <w:tr w:rsidR="006F68E5" w14:paraId="0356E5B0" w14:textId="77777777" w:rsidTr="00D23462">
        <w:trPr>
          <w:trHeight w:val="83"/>
        </w:trPr>
        <w:tc>
          <w:tcPr>
            <w:tcW w:w="2186" w:type="pct"/>
          </w:tcPr>
          <w:p w14:paraId="29C21053" w14:textId="77777777" w:rsidR="006F68E5" w:rsidRDefault="006F68E5" w:rsidP="00D23462">
            <w:pPr>
              <w:pStyle w:val="Questionbodytext"/>
              <w:keepNext/>
              <w:tabs>
                <w:tab w:val="left" w:pos="1640"/>
              </w:tabs>
            </w:pPr>
            <w:r w:rsidRPr="008B108A">
              <w:lastRenderedPageBreak/>
              <w:t>(h) facilitate the establishment and operation of the Alt HAN Arrangements</w:t>
            </w:r>
          </w:p>
        </w:tc>
        <w:tc>
          <w:tcPr>
            <w:tcW w:w="1035" w:type="pct"/>
          </w:tcPr>
          <w:p w14:paraId="14F9187F" w14:textId="77777777" w:rsidR="006F68E5" w:rsidRDefault="006F68E5" w:rsidP="00D23462">
            <w:pPr>
              <w:pStyle w:val="Questionbodytext"/>
              <w:keepNext/>
              <w:tabs>
                <w:tab w:val="left" w:pos="1860"/>
              </w:tabs>
            </w:pPr>
            <w:r>
              <w:t xml:space="preserve"> Positive    </w:t>
            </w:r>
            <w:sdt>
              <w:sdtPr>
                <w:id w:val="988365381"/>
                <w14:checkbox>
                  <w14:checked w14:val="0"/>
                  <w14:checkedState w14:val="2612" w14:font="MS Gothic"/>
                  <w14:uncheckedState w14:val="2610" w14:font="MS Gothic"/>
                </w14:checkbox>
              </w:sdtPr>
              <w:sdtContent>
                <w:r>
                  <w:rPr>
                    <w:rFonts w:ascii="MS Gothic" w:eastAsia="MS Gothic" w:hAnsi="MS Gothic" w:hint="eastAsia"/>
                  </w:rPr>
                  <w:t>☐</w:t>
                </w:r>
              </w:sdtContent>
            </w:sdt>
          </w:p>
          <w:p w14:paraId="332D7988" w14:textId="77777777" w:rsidR="006F68E5" w:rsidRDefault="006F68E5" w:rsidP="00D23462">
            <w:pPr>
              <w:pStyle w:val="Questionbodytext"/>
              <w:keepNext/>
              <w:tabs>
                <w:tab w:val="left" w:pos="1860"/>
              </w:tabs>
            </w:pPr>
            <w:r>
              <w:t xml:space="preserve"> Negative   </w:t>
            </w:r>
            <w:sdt>
              <w:sdtPr>
                <w:id w:val="-134917427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29C357D" w14:textId="77777777" w:rsidR="006F68E5" w:rsidRDefault="006F68E5" w:rsidP="00D23462">
            <w:pPr>
              <w:pStyle w:val="Questionbodytext"/>
              <w:keepNext/>
              <w:tabs>
                <w:tab w:val="left" w:pos="1640"/>
              </w:tabs>
            </w:pPr>
            <w:r>
              <w:t xml:space="preserve"> Neutral     </w:t>
            </w:r>
            <w:sdt>
              <w:sdtPr>
                <w:id w:val="-32266352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1779" w:type="pct"/>
          </w:tcPr>
          <w:p w14:paraId="6DBCE981" w14:textId="77777777" w:rsidR="006F68E5" w:rsidRDefault="006F68E5" w:rsidP="00D23462">
            <w:pPr>
              <w:pStyle w:val="Questionbodytext"/>
              <w:keepNext/>
              <w:tabs>
                <w:tab w:val="left" w:pos="1640"/>
              </w:tabs>
            </w:pPr>
            <w:r>
              <w:t>Rationale</w:t>
            </w:r>
          </w:p>
        </w:tc>
      </w:tr>
    </w:tbl>
    <w:p w14:paraId="05131B2D" w14:textId="77777777" w:rsidR="006F68E5" w:rsidRDefault="006F68E5" w:rsidP="00640732"/>
    <w:p w14:paraId="12085846" w14:textId="77777777" w:rsidR="006F68E5" w:rsidRDefault="006F68E5" w:rsidP="0064073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58BF8FE2" w14:textId="77777777">
        <w:trPr>
          <w:tblHeader/>
        </w:trPr>
        <w:tc>
          <w:tcPr>
            <w:tcW w:w="5000" w:type="pct"/>
            <w:gridSpan w:val="2"/>
            <w:shd w:val="clear" w:color="auto" w:fill="007C31"/>
          </w:tcPr>
          <w:p w14:paraId="6F102099" w14:textId="32577152" w:rsidR="00640732" w:rsidRPr="00687160" w:rsidRDefault="00640732">
            <w:pPr>
              <w:pStyle w:val="Questiontitle"/>
              <w:rPr>
                <w:color w:val="007C31"/>
              </w:rPr>
            </w:pPr>
            <w:r>
              <w:t>Question 1</w:t>
            </w:r>
            <w:r w:rsidR="00B71F52">
              <w:t>8</w:t>
            </w:r>
          </w:p>
        </w:tc>
      </w:tr>
      <w:tr w:rsidR="00640732" w14:paraId="4BFA3818" w14:textId="77777777">
        <w:trPr>
          <w:tblHeader/>
        </w:trPr>
        <w:tc>
          <w:tcPr>
            <w:tcW w:w="5000" w:type="pct"/>
            <w:gridSpan w:val="2"/>
          </w:tcPr>
          <w:p w14:paraId="47FFA625" w14:textId="476E48DE" w:rsidR="00640732" w:rsidRPr="00720D6F" w:rsidRDefault="00640732">
            <w:pPr>
              <w:pStyle w:val="Questionheader"/>
              <w:jc w:val="left"/>
            </w:pPr>
            <w:r w:rsidRPr="00720D6F">
              <w:t xml:space="preserve">Do you believe there will </w:t>
            </w:r>
            <w:r>
              <w:t>be any</w:t>
            </w:r>
            <w:r w:rsidRPr="00720D6F">
              <w:t xml:space="preserve"> impacts </w:t>
            </w:r>
            <w:r>
              <w:t xml:space="preserve">on </w:t>
            </w:r>
            <w:r w:rsidRPr="00720D6F">
              <w:t xml:space="preserve">or benefits to consumers if </w:t>
            </w:r>
            <w:r>
              <w:t xml:space="preserve">Solution Option </w:t>
            </w:r>
            <w:r w:rsidR="00314A87">
              <w:t>2</w:t>
            </w:r>
            <w:r>
              <w:t xml:space="preserve"> </w:t>
            </w:r>
            <w:r w:rsidRPr="00720D6F">
              <w:t>is implemented?</w:t>
            </w:r>
          </w:p>
          <w:p w14:paraId="3595B980" w14:textId="77777777" w:rsidR="00640732" w:rsidRPr="00EF754E" w:rsidRDefault="00640732">
            <w:pPr>
              <w:pStyle w:val="Questionheader"/>
              <w:jc w:val="left"/>
              <w:rPr>
                <w:i/>
              </w:rPr>
            </w:pPr>
            <w:r>
              <w:rPr>
                <w:i/>
              </w:rPr>
              <w:t>If ‘yes’, please provide your view on how consumers would be impacted by and/or how they will benefit from this change.</w:t>
            </w:r>
          </w:p>
        </w:tc>
      </w:tr>
      <w:tr w:rsidR="00640732" w14:paraId="0DD3781C" w14:textId="77777777">
        <w:tc>
          <w:tcPr>
            <w:tcW w:w="790" w:type="pct"/>
          </w:tcPr>
          <w:p w14:paraId="5946CD54" w14:textId="77777777" w:rsidR="00640732" w:rsidRPr="00C30802" w:rsidRDefault="00640732">
            <w:pPr>
              <w:pStyle w:val="Questionbodytext"/>
              <w:keepNext/>
              <w:rPr>
                <w:b/>
              </w:rPr>
            </w:pPr>
            <w:r w:rsidRPr="00C30802">
              <w:rPr>
                <w:b/>
              </w:rPr>
              <w:t>Response</w:t>
            </w:r>
          </w:p>
        </w:tc>
        <w:sdt>
          <w:sdtPr>
            <w:id w:val="-2005262849"/>
            <w:placeholder>
              <w:docPart w:val="5558708099A74C03AB59E0AB961F31F6"/>
            </w:placeholder>
            <w:temporary/>
            <w:showingPlcHdr/>
            <w:comboBox>
              <w:listItem w:displayText="Yes" w:value="Yes"/>
              <w:listItem w:displayText="No" w:value="No"/>
            </w:comboBox>
          </w:sdtPr>
          <w:sdtContent>
            <w:tc>
              <w:tcPr>
                <w:tcW w:w="4210" w:type="pct"/>
              </w:tcPr>
              <w:p w14:paraId="0C3FFCD7" w14:textId="77777777" w:rsidR="00640732" w:rsidRDefault="00640732">
                <w:pPr>
                  <w:pStyle w:val="Questionbodytext"/>
                  <w:keepNext/>
                </w:pPr>
                <w:r w:rsidRPr="004F77A6">
                  <w:rPr>
                    <w:rStyle w:val="PlaceholderText"/>
                  </w:rPr>
                  <w:t>C</w:t>
                </w:r>
                <w:r>
                  <w:rPr>
                    <w:rStyle w:val="PlaceholderText"/>
                  </w:rPr>
                  <w:t>lick and select your response</w:t>
                </w:r>
              </w:p>
            </w:tc>
          </w:sdtContent>
        </w:sdt>
      </w:tr>
      <w:tr w:rsidR="00640732" w14:paraId="73A02AED" w14:textId="77777777">
        <w:tc>
          <w:tcPr>
            <w:tcW w:w="790" w:type="pct"/>
          </w:tcPr>
          <w:p w14:paraId="04B37FE6" w14:textId="77777777" w:rsidR="00640732" w:rsidRPr="00C30802" w:rsidRDefault="00640732">
            <w:pPr>
              <w:pStyle w:val="Questionbodytext"/>
              <w:rPr>
                <w:b/>
              </w:rPr>
            </w:pPr>
            <w:r w:rsidRPr="00C30802">
              <w:rPr>
                <w:b/>
              </w:rPr>
              <w:t>Rationale</w:t>
            </w:r>
          </w:p>
        </w:tc>
        <w:sdt>
          <w:sdtPr>
            <w:id w:val="513962576"/>
            <w:placeholder>
              <w:docPart w:val="4B1CD806FB534AD7875E2DE7EACA80DF"/>
            </w:placeholder>
            <w:temporary/>
            <w:showingPlcHdr/>
            <w15:appearance w15:val="hidden"/>
          </w:sdtPr>
          <w:sdtContent>
            <w:tc>
              <w:tcPr>
                <w:tcW w:w="4210" w:type="pct"/>
              </w:tcPr>
              <w:p w14:paraId="753E5718" w14:textId="77777777" w:rsidR="00640732" w:rsidRDefault="00640732">
                <w:pPr>
                  <w:pStyle w:val="Questionbodytext"/>
                </w:pPr>
                <w:r w:rsidRPr="004F77A6">
                  <w:rPr>
                    <w:rStyle w:val="PlaceholderText"/>
                  </w:rPr>
                  <w:t xml:space="preserve">Click </w:t>
                </w:r>
                <w:r>
                  <w:rPr>
                    <w:rStyle w:val="PlaceholderText"/>
                  </w:rPr>
                  <w:t>and insert the rationale for your response</w:t>
                </w:r>
              </w:p>
            </w:tc>
          </w:sdtContent>
        </w:sdt>
      </w:tr>
    </w:tbl>
    <w:p w14:paraId="629BC600" w14:textId="77777777" w:rsidR="00640732" w:rsidRDefault="00640732" w:rsidP="0064073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7EE650A3" w14:textId="77777777">
        <w:trPr>
          <w:tblHeader/>
        </w:trPr>
        <w:tc>
          <w:tcPr>
            <w:tcW w:w="5000" w:type="pct"/>
            <w:gridSpan w:val="2"/>
            <w:shd w:val="clear" w:color="auto" w:fill="007C31"/>
          </w:tcPr>
          <w:p w14:paraId="0D07CA3D" w14:textId="0E9F4F6D" w:rsidR="00640732" w:rsidRPr="00687160" w:rsidRDefault="00640732">
            <w:pPr>
              <w:pStyle w:val="Questiontitle"/>
              <w:rPr>
                <w:color w:val="007C31"/>
              </w:rPr>
            </w:pPr>
            <w:r>
              <w:t>Question 1</w:t>
            </w:r>
            <w:r w:rsidR="00B71F52">
              <w:t>9</w:t>
            </w:r>
          </w:p>
        </w:tc>
      </w:tr>
      <w:tr w:rsidR="00640732" w14:paraId="4793C1E7" w14:textId="77777777">
        <w:trPr>
          <w:tblHeader/>
        </w:trPr>
        <w:tc>
          <w:tcPr>
            <w:tcW w:w="5000" w:type="pct"/>
            <w:gridSpan w:val="2"/>
          </w:tcPr>
          <w:p w14:paraId="64B06C2F" w14:textId="7B98E8C9" w:rsidR="00640732" w:rsidRDefault="00640732">
            <w:pPr>
              <w:pStyle w:val="Questionheader"/>
              <w:jc w:val="left"/>
            </w:pPr>
            <w:r w:rsidRPr="00EF290F">
              <w:t xml:space="preserve">Noting the costs and benefits of this modification, do you believe </w:t>
            </w:r>
            <w:r>
              <w:t xml:space="preserve">Solution </w:t>
            </w:r>
            <w:r w:rsidR="00EE5807">
              <w:t>O</w:t>
            </w:r>
            <w:r>
              <w:t xml:space="preserve">ption </w:t>
            </w:r>
            <w:r w:rsidR="00314A87">
              <w:t>2</w:t>
            </w:r>
            <w:r>
              <w:t xml:space="preserve"> </w:t>
            </w:r>
            <w:r w:rsidRPr="00EF290F">
              <w:t>should be approved?</w:t>
            </w:r>
          </w:p>
          <w:p w14:paraId="5F33215C" w14:textId="77777777" w:rsidR="00640732" w:rsidRPr="00EF754E" w:rsidRDefault="00640732">
            <w:pPr>
              <w:pStyle w:val="Questionheader"/>
              <w:jc w:val="left"/>
              <w:rPr>
                <w:i/>
              </w:rPr>
            </w:pPr>
            <w:r>
              <w:rPr>
                <w:i/>
              </w:rPr>
              <w:t>Please provide your rationale.</w:t>
            </w:r>
          </w:p>
        </w:tc>
      </w:tr>
      <w:tr w:rsidR="00640732" w14:paraId="15555FF4" w14:textId="77777777">
        <w:tc>
          <w:tcPr>
            <w:tcW w:w="790" w:type="pct"/>
          </w:tcPr>
          <w:p w14:paraId="0A82A1F3" w14:textId="77777777" w:rsidR="00640732" w:rsidRPr="00C30802" w:rsidRDefault="00640732">
            <w:pPr>
              <w:pStyle w:val="Questionbodytext"/>
              <w:keepNext/>
              <w:rPr>
                <w:b/>
              </w:rPr>
            </w:pPr>
            <w:r w:rsidRPr="00C30802">
              <w:rPr>
                <w:b/>
              </w:rPr>
              <w:t>Response</w:t>
            </w:r>
          </w:p>
        </w:tc>
        <w:sdt>
          <w:sdtPr>
            <w:id w:val="-956946657"/>
            <w:placeholder>
              <w:docPart w:val="ECFB77DE4CA34B12913B167F61FF930B"/>
            </w:placeholder>
            <w:temporary/>
            <w:showingPlcHdr/>
            <w:comboBox>
              <w:listItem w:displayText="Yes" w:value="Yes"/>
              <w:listItem w:displayText="No" w:value="No"/>
            </w:comboBox>
          </w:sdtPr>
          <w:sdtContent>
            <w:tc>
              <w:tcPr>
                <w:tcW w:w="4210" w:type="pct"/>
              </w:tcPr>
              <w:p w14:paraId="508B9163" w14:textId="77777777" w:rsidR="00640732" w:rsidRDefault="00640732">
                <w:pPr>
                  <w:pStyle w:val="Questionbodytext"/>
                  <w:keepNext/>
                </w:pPr>
                <w:r w:rsidRPr="004F77A6">
                  <w:rPr>
                    <w:rStyle w:val="PlaceholderText"/>
                  </w:rPr>
                  <w:t>C</w:t>
                </w:r>
                <w:r>
                  <w:rPr>
                    <w:rStyle w:val="PlaceholderText"/>
                  </w:rPr>
                  <w:t>lick and select your response</w:t>
                </w:r>
              </w:p>
            </w:tc>
          </w:sdtContent>
        </w:sdt>
      </w:tr>
      <w:tr w:rsidR="00640732" w14:paraId="21A82424" w14:textId="77777777">
        <w:tc>
          <w:tcPr>
            <w:tcW w:w="790" w:type="pct"/>
          </w:tcPr>
          <w:p w14:paraId="074ED714" w14:textId="77777777" w:rsidR="00640732" w:rsidRPr="00C30802" w:rsidRDefault="00640732">
            <w:pPr>
              <w:pStyle w:val="Questionbodytext"/>
              <w:rPr>
                <w:b/>
              </w:rPr>
            </w:pPr>
            <w:r w:rsidRPr="00C30802">
              <w:rPr>
                <w:b/>
              </w:rPr>
              <w:t>Rationale</w:t>
            </w:r>
          </w:p>
        </w:tc>
        <w:sdt>
          <w:sdtPr>
            <w:id w:val="674235899"/>
            <w:placeholder>
              <w:docPart w:val="009CE8F249404871AEFD144778A9159E"/>
            </w:placeholder>
            <w:temporary/>
            <w:showingPlcHdr/>
            <w15:appearance w15:val="hidden"/>
          </w:sdtPr>
          <w:sdtContent>
            <w:tc>
              <w:tcPr>
                <w:tcW w:w="4210" w:type="pct"/>
              </w:tcPr>
              <w:p w14:paraId="769DE005" w14:textId="77777777" w:rsidR="00640732" w:rsidRDefault="00640732">
                <w:pPr>
                  <w:pStyle w:val="Questionbodytext"/>
                </w:pPr>
                <w:r w:rsidRPr="004F77A6">
                  <w:rPr>
                    <w:rStyle w:val="PlaceholderText"/>
                  </w:rPr>
                  <w:t xml:space="preserve">Click </w:t>
                </w:r>
                <w:r>
                  <w:rPr>
                    <w:rStyle w:val="PlaceholderText"/>
                  </w:rPr>
                  <w:t>and insert the rationale for your response</w:t>
                </w:r>
              </w:p>
            </w:tc>
          </w:sdtContent>
        </w:sdt>
      </w:tr>
    </w:tbl>
    <w:p w14:paraId="4A7F4A86" w14:textId="77777777" w:rsidR="00640732" w:rsidRDefault="00640732" w:rsidP="00640732"/>
    <w:p w14:paraId="105AE188" w14:textId="77777777" w:rsidR="00640732" w:rsidRDefault="00640732" w:rsidP="00640732"/>
    <w:p w14:paraId="098AD2A3" w14:textId="77777777" w:rsidR="00640732" w:rsidRDefault="00640732" w:rsidP="00640732">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2125543A" w14:textId="77777777">
        <w:trPr>
          <w:tblHeader/>
        </w:trPr>
        <w:tc>
          <w:tcPr>
            <w:tcW w:w="5000" w:type="pct"/>
            <w:gridSpan w:val="2"/>
            <w:shd w:val="clear" w:color="auto" w:fill="007C31"/>
          </w:tcPr>
          <w:p w14:paraId="2DBF5B7B" w14:textId="31C4BCCD" w:rsidR="00640732" w:rsidRPr="00687160" w:rsidRDefault="00640732">
            <w:pPr>
              <w:pStyle w:val="Questiontitle"/>
              <w:rPr>
                <w:color w:val="007C31"/>
              </w:rPr>
            </w:pPr>
            <w:r>
              <w:t xml:space="preserve">Question </w:t>
            </w:r>
            <w:r w:rsidR="00B71F52">
              <w:t>20</w:t>
            </w:r>
          </w:p>
        </w:tc>
      </w:tr>
      <w:tr w:rsidR="00640732" w14:paraId="64A3FFE5" w14:textId="77777777">
        <w:trPr>
          <w:tblHeader/>
        </w:trPr>
        <w:tc>
          <w:tcPr>
            <w:tcW w:w="5000" w:type="pct"/>
            <w:gridSpan w:val="2"/>
          </w:tcPr>
          <w:p w14:paraId="301D070B" w14:textId="2547715E" w:rsidR="00640732" w:rsidRPr="00045D67" w:rsidRDefault="00640732">
            <w:pPr>
              <w:pStyle w:val="Questionheader"/>
              <w:jc w:val="left"/>
            </w:pPr>
            <w:r>
              <w:t xml:space="preserve">Please provide any further comments you may have on Solution </w:t>
            </w:r>
            <w:r w:rsidR="00314A87">
              <w:t>O</w:t>
            </w:r>
            <w:r>
              <w:t xml:space="preserve">ption </w:t>
            </w:r>
            <w:r w:rsidR="00314A87">
              <w:t>2</w:t>
            </w:r>
            <w:r>
              <w:t>.</w:t>
            </w:r>
          </w:p>
        </w:tc>
      </w:tr>
      <w:tr w:rsidR="00640732" w14:paraId="0AB4E42F" w14:textId="77777777">
        <w:tc>
          <w:tcPr>
            <w:tcW w:w="790" w:type="pct"/>
          </w:tcPr>
          <w:p w14:paraId="029CD84D" w14:textId="77777777" w:rsidR="00640732" w:rsidRPr="00C30802" w:rsidRDefault="00640732">
            <w:pPr>
              <w:pStyle w:val="Questionbodytext"/>
              <w:rPr>
                <w:b/>
              </w:rPr>
            </w:pPr>
            <w:r>
              <w:rPr>
                <w:b/>
              </w:rPr>
              <w:t>Comments</w:t>
            </w:r>
          </w:p>
        </w:tc>
        <w:sdt>
          <w:sdtPr>
            <w:id w:val="-1009365664"/>
            <w:placeholder>
              <w:docPart w:val="10B5D27E4E4A4786A6E256C5569F1DA0"/>
            </w:placeholder>
            <w:temporary/>
            <w:showingPlcHdr/>
            <w15:appearance w15:val="hidden"/>
          </w:sdtPr>
          <w:sdtContent>
            <w:tc>
              <w:tcPr>
                <w:tcW w:w="4210" w:type="pct"/>
              </w:tcPr>
              <w:p w14:paraId="5622A8DC" w14:textId="77777777" w:rsidR="00640732" w:rsidRDefault="00640732">
                <w:pPr>
                  <w:pStyle w:val="Questionbodytext"/>
                </w:pPr>
                <w:r w:rsidRPr="004F77A6">
                  <w:rPr>
                    <w:rStyle w:val="PlaceholderText"/>
                  </w:rPr>
                  <w:t xml:space="preserve">Click </w:t>
                </w:r>
                <w:r>
                  <w:rPr>
                    <w:rStyle w:val="PlaceholderText"/>
                  </w:rPr>
                  <w:t>and insert any further comments</w:t>
                </w:r>
              </w:p>
            </w:tc>
          </w:sdtContent>
        </w:sdt>
      </w:tr>
    </w:tbl>
    <w:p w14:paraId="58A2848A" w14:textId="77777777" w:rsidR="00640732" w:rsidRDefault="00640732" w:rsidP="00640732">
      <w:r w:rsidRPr="003149DD">
        <w:rPr>
          <w:noProof/>
        </w:rPr>
        <mc:AlternateContent>
          <mc:Choice Requires="wps">
            <w:drawing>
              <wp:anchor distT="0" distB="0" distL="114300" distR="114300" simplePos="0" relativeHeight="251658242" behindDoc="0" locked="0" layoutInCell="1" allowOverlap="1" wp14:anchorId="7E6F5D06" wp14:editId="1150AA97">
                <wp:simplePos x="0" y="0"/>
                <wp:positionH relativeFrom="column">
                  <wp:posOffset>200025</wp:posOffset>
                </wp:positionH>
                <wp:positionV relativeFrom="paragraph">
                  <wp:posOffset>6394450</wp:posOffset>
                </wp:positionV>
                <wp:extent cx="5168900" cy="1381125"/>
                <wp:effectExtent l="0" t="0" r="0" b="0"/>
                <wp:wrapNone/>
                <wp:docPr id="1356415660" name="Text Box 1356415660"/>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57B8630A" w14:textId="77777777" w:rsidR="00640732" w:rsidRPr="00C9366D" w:rsidRDefault="00640732" w:rsidP="00640732">
                            <w:pPr>
                              <w:rPr>
                                <w:b/>
                                <w:color w:val="FFFFFF"/>
                                <w:sz w:val="24"/>
                                <w:szCs w:val="40"/>
                              </w:rPr>
                            </w:pPr>
                            <w:r w:rsidRPr="00C9366D">
                              <w:rPr>
                                <w:b/>
                                <w:color w:val="FFFFFF"/>
                                <w:sz w:val="24"/>
                                <w:szCs w:val="40"/>
                              </w:rPr>
                              <w:t>Smart Energy Code Administrator and Secretariat (SECAS)</w:t>
                            </w:r>
                          </w:p>
                          <w:p w14:paraId="57BC5784" w14:textId="77777777" w:rsidR="00640732" w:rsidRDefault="00640732" w:rsidP="00640732">
                            <w:pPr>
                              <w:rPr>
                                <w:b/>
                                <w:color w:val="FFFFFF"/>
                                <w:sz w:val="24"/>
                                <w:szCs w:val="40"/>
                              </w:rPr>
                            </w:pPr>
                          </w:p>
                          <w:p w14:paraId="6F763778" w14:textId="77777777" w:rsidR="00640732" w:rsidRPr="00C9366D" w:rsidRDefault="00640732" w:rsidP="00640732">
                            <w:pPr>
                              <w:rPr>
                                <w:color w:val="FFFFFF"/>
                                <w:sz w:val="24"/>
                                <w:szCs w:val="40"/>
                              </w:rPr>
                            </w:pPr>
                            <w:r w:rsidRPr="00C9366D">
                              <w:rPr>
                                <w:color w:val="FFFFFF"/>
                                <w:sz w:val="24"/>
                                <w:szCs w:val="40"/>
                              </w:rPr>
                              <w:t>8 Fenchurch Place, London, EC3M 4AJ</w:t>
                            </w:r>
                          </w:p>
                          <w:p w14:paraId="253AF29A" w14:textId="77777777" w:rsidR="00640732" w:rsidRPr="00C9366D" w:rsidRDefault="00640732" w:rsidP="00640732">
                            <w:pPr>
                              <w:rPr>
                                <w:color w:val="FFFFFF"/>
                                <w:sz w:val="24"/>
                                <w:szCs w:val="40"/>
                              </w:rPr>
                            </w:pPr>
                            <w:r w:rsidRPr="00C9366D">
                              <w:rPr>
                                <w:color w:val="FFFFFF"/>
                                <w:sz w:val="24"/>
                                <w:szCs w:val="40"/>
                              </w:rPr>
                              <w:t>020 7090 7755</w:t>
                            </w:r>
                          </w:p>
                          <w:p w14:paraId="6179C919" w14:textId="77777777" w:rsidR="00640732" w:rsidRPr="00AC2114" w:rsidRDefault="00640732" w:rsidP="00640732">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F5D06" id="Text Box 1356415660" o:spid="_x0000_s1028" type="#_x0000_t202" style="position:absolute;margin-left:15.75pt;margin-top:503.5pt;width:407pt;height:108.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hnHA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" filled="f" stroked="f" strokeweight=".5pt">
                <v:textbox>
                  <w:txbxContent>
                    <w:p w14:paraId="57B8630A" w14:textId="77777777" w:rsidR="00640732" w:rsidRPr="00C9366D" w:rsidRDefault="00640732" w:rsidP="00640732">
                      <w:pPr>
                        <w:rPr>
                          <w:b/>
                          <w:color w:val="FFFFFF"/>
                          <w:sz w:val="24"/>
                          <w:szCs w:val="40"/>
                        </w:rPr>
                      </w:pPr>
                      <w:r w:rsidRPr="00C9366D">
                        <w:rPr>
                          <w:b/>
                          <w:color w:val="FFFFFF"/>
                          <w:sz w:val="24"/>
                          <w:szCs w:val="40"/>
                        </w:rPr>
                        <w:t>Smart Energy Code Administrator and Secretariat (SECAS)</w:t>
                      </w:r>
                    </w:p>
                    <w:p w14:paraId="57BC5784" w14:textId="77777777" w:rsidR="00640732" w:rsidRDefault="00640732" w:rsidP="00640732">
                      <w:pPr>
                        <w:rPr>
                          <w:b/>
                          <w:color w:val="FFFFFF"/>
                          <w:sz w:val="24"/>
                          <w:szCs w:val="40"/>
                        </w:rPr>
                      </w:pPr>
                    </w:p>
                    <w:p w14:paraId="6F763778" w14:textId="77777777" w:rsidR="00640732" w:rsidRPr="00C9366D" w:rsidRDefault="00640732" w:rsidP="00640732">
                      <w:pPr>
                        <w:rPr>
                          <w:color w:val="FFFFFF"/>
                          <w:sz w:val="24"/>
                          <w:szCs w:val="40"/>
                        </w:rPr>
                      </w:pPr>
                      <w:r w:rsidRPr="00C9366D">
                        <w:rPr>
                          <w:color w:val="FFFFFF"/>
                          <w:sz w:val="24"/>
                          <w:szCs w:val="40"/>
                        </w:rPr>
                        <w:t>8 Fenchurch Place, London, EC3M 4AJ</w:t>
                      </w:r>
                    </w:p>
                    <w:p w14:paraId="253AF29A" w14:textId="77777777" w:rsidR="00640732" w:rsidRPr="00C9366D" w:rsidRDefault="00640732" w:rsidP="00640732">
                      <w:pPr>
                        <w:rPr>
                          <w:color w:val="FFFFFF"/>
                          <w:sz w:val="24"/>
                          <w:szCs w:val="40"/>
                        </w:rPr>
                      </w:pPr>
                      <w:r w:rsidRPr="00C9366D">
                        <w:rPr>
                          <w:color w:val="FFFFFF"/>
                          <w:sz w:val="24"/>
                          <w:szCs w:val="40"/>
                        </w:rPr>
                        <w:t>020 7090 7755</w:t>
                      </w:r>
                    </w:p>
                    <w:p w14:paraId="6179C919" w14:textId="77777777" w:rsidR="00640732" w:rsidRPr="00AC2114" w:rsidRDefault="00640732" w:rsidP="00640732">
                      <w:pPr>
                        <w:rPr>
                          <w:b/>
                          <w:color w:val="FFFFFF" w:themeColor="background1"/>
                          <w:sz w:val="32"/>
                        </w:rPr>
                      </w:pPr>
                      <w:r w:rsidRPr="00C9366D">
                        <w:rPr>
                          <w:color w:val="FFFFFF"/>
                          <w:sz w:val="24"/>
                          <w:szCs w:val="40"/>
                        </w:rPr>
                        <w:t>secas@gemserv.com</w:t>
                      </w:r>
                    </w:p>
                  </w:txbxContent>
                </v:textbox>
              </v:shape>
            </w:pict>
          </mc:Fallback>
        </mc:AlternateContent>
      </w:r>
    </w:p>
    <w:p w14:paraId="6DC37513" w14:textId="77777777" w:rsidR="00640732" w:rsidRDefault="00640732" w:rsidP="00640732"/>
    <w:p w14:paraId="342850E6" w14:textId="77777777" w:rsidR="00DA22CC" w:rsidRDefault="00DA22CC" w:rsidP="00640732"/>
    <w:p w14:paraId="6748B107" w14:textId="77777777" w:rsidR="00DA22CC" w:rsidRDefault="00DA22CC" w:rsidP="00640732"/>
    <w:p w14:paraId="144732DC" w14:textId="2D5693C2" w:rsidR="00640732" w:rsidRPr="00B71F52" w:rsidRDefault="00314A87" w:rsidP="00C30802">
      <w:pPr>
        <w:rPr>
          <w:rFonts w:eastAsiaTheme="majorEastAsia" w:cstheme="majorBidi"/>
          <w:b/>
          <w:bCs/>
          <w:color w:val="007C31"/>
          <w:sz w:val="22"/>
          <w:szCs w:val="26"/>
          <w:u w:val="single"/>
        </w:rPr>
      </w:pPr>
      <w:r w:rsidRPr="00B71F52">
        <w:rPr>
          <w:rFonts w:eastAsiaTheme="majorEastAsia" w:cstheme="majorBidi"/>
          <w:b/>
          <w:bCs/>
          <w:color w:val="007C31"/>
          <w:sz w:val="22"/>
          <w:szCs w:val="26"/>
          <w:u w:val="single"/>
        </w:rPr>
        <w:lastRenderedPageBreak/>
        <w:t>All Solution options</w:t>
      </w:r>
    </w:p>
    <w:p w14:paraId="0BB49DEE" w14:textId="77777777" w:rsidR="00640732" w:rsidRDefault="00640732" w:rsidP="00C3080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0732" w14:paraId="749FFB06" w14:textId="77777777">
        <w:trPr>
          <w:tblHeader/>
        </w:trPr>
        <w:tc>
          <w:tcPr>
            <w:tcW w:w="5000" w:type="pct"/>
            <w:gridSpan w:val="2"/>
            <w:shd w:val="clear" w:color="auto" w:fill="007C31"/>
          </w:tcPr>
          <w:p w14:paraId="7A4643B2" w14:textId="5CAB0470" w:rsidR="00640732" w:rsidRPr="00687160" w:rsidRDefault="00640732">
            <w:pPr>
              <w:pStyle w:val="Questiontitle"/>
              <w:rPr>
                <w:color w:val="007C31"/>
              </w:rPr>
            </w:pPr>
            <w:r>
              <w:t xml:space="preserve">Question </w:t>
            </w:r>
            <w:r w:rsidR="00B71F52">
              <w:t>21</w:t>
            </w:r>
          </w:p>
        </w:tc>
      </w:tr>
      <w:tr w:rsidR="00640732" w14:paraId="216910C6" w14:textId="77777777">
        <w:trPr>
          <w:tblHeader/>
        </w:trPr>
        <w:tc>
          <w:tcPr>
            <w:tcW w:w="5000" w:type="pct"/>
            <w:gridSpan w:val="2"/>
          </w:tcPr>
          <w:p w14:paraId="386DFCA8" w14:textId="621FFBFB" w:rsidR="00640732" w:rsidRDefault="00640732">
            <w:pPr>
              <w:pStyle w:val="Questionheader"/>
              <w:jc w:val="left"/>
            </w:pPr>
            <w:r>
              <w:t xml:space="preserve">Solution Option 1a and 1b will be set by the Supplier and will result in a </w:t>
            </w:r>
            <w:r w:rsidR="00314A87">
              <w:t>consumer’s</w:t>
            </w:r>
            <w:r>
              <w:t xml:space="preserve"> data not being shared with Network Parties or Other Users, </w:t>
            </w:r>
            <w:r w:rsidR="00314A87">
              <w:t>however under Solution Option 2 only the Supplier will have limited communications</w:t>
            </w:r>
            <w:r w:rsidR="00435EAF">
              <w:t>.</w:t>
            </w:r>
            <w:r w:rsidR="00314A87">
              <w:t xml:space="preserve"> </w:t>
            </w:r>
            <w:r w:rsidR="00435EAF">
              <w:t>D</w:t>
            </w:r>
            <w:r>
              <w:t>o you have any specific feedback on this</w:t>
            </w:r>
            <w:r w:rsidR="00EE5807">
              <w:t xml:space="preserve"> that you have not already provided in this response</w:t>
            </w:r>
            <w:r>
              <w:t>?</w:t>
            </w:r>
          </w:p>
          <w:p w14:paraId="6E828D06" w14:textId="77777777" w:rsidR="00640732" w:rsidRPr="00EF754E" w:rsidRDefault="00640732">
            <w:pPr>
              <w:pStyle w:val="Questionheader"/>
              <w:jc w:val="left"/>
              <w:rPr>
                <w:i/>
              </w:rPr>
            </w:pPr>
            <w:r>
              <w:rPr>
                <w:i/>
              </w:rPr>
              <w:t>Please provide your rationale.</w:t>
            </w:r>
          </w:p>
        </w:tc>
      </w:tr>
      <w:tr w:rsidR="00640732" w14:paraId="106450FA" w14:textId="77777777">
        <w:tc>
          <w:tcPr>
            <w:tcW w:w="790" w:type="pct"/>
          </w:tcPr>
          <w:p w14:paraId="56B53D7E" w14:textId="77777777" w:rsidR="00640732" w:rsidRPr="00C30802" w:rsidRDefault="00640732">
            <w:pPr>
              <w:pStyle w:val="Questionbodytext"/>
              <w:keepNext/>
              <w:rPr>
                <w:b/>
              </w:rPr>
            </w:pPr>
            <w:r w:rsidRPr="00C30802">
              <w:rPr>
                <w:b/>
              </w:rPr>
              <w:t>Response</w:t>
            </w:r>
          </w:p>
        </w:tc>
        <w:sdt>
          <w:sdtPr>
            <w:id w:val="-1630461005"/>
            <w:placeholder>
              <w:docPart w:val="A255DCEA5233492B8839851CD8777D66"/>
            </w:placeholder>
            <w:temporary/>
            <w:showingPlcHdr/>
            <w:comboBox>
              <w:listItem w:displayText="Yes" w:value="Yes"/>
              <w:listItem w:displayText="No" w:value="No"/>
            </w:comboBox>
          </w:sdtPr>
          <w:sdtContent>
            <w:tc>
              <w:tcPr>
                <w:tcW w:w="4210" w:type="pct"/>
              </w:tcPr>
              <w:p w14:paraId="0204E225" w14:textId="77777777" w:rsidR="00640732" w:rsidRDefault="00640732">
                <w:pPr>
                  <w:pStyle w:val="Questionbodytext"/>
                  <w:keepNext/>
                </w:pPr>
                <w:r w:rsidRPr="004F77A6">
                  <w:rPr>
                    <w:rStyle w:val="PlaceholderText"/>
                  </w:rPr>
                  <w:t>C</w:t>
                </w:r>
                <w:r>
                  <w:rPr>
                    <w:rStyle w:val="PlaceholderText"/>
                  </w:rPr>
                  <w:t>lick and select your response</w:t>
                </w:r>
              </w:p>
            </w:tc>
          </w:sdtContent>
        </w:sdt>
      </w:tr>
      <w:tr w:rsidR="00640732" w14:paraId="0124D326" w14:textId="77777777">
        <w:tc>
          <w:tcPr>
            <w:tcW w:w="790" w:type="pct"/>
          </w:tcPr>
          <w:p w14:paraId="73834EC0" w14:textId="77777777" w:rsidR="00640732" w:rsidRPr="00C30802" w:rsidRDefault="00640732">
            <w:pPr>
              <w:pStyle w:val="Questionbodytext"/>
              <w:rPr>
                <w:b/>
              </w:rPr>
            </w:pPr>
            <w:r w:rsidRPr="00C30802">
              <w:rPr>
                <w:b/>
              </w:rPr>
              <w:t>Rationale</w:t>
            </w:r>
          </w:p>
        </w:tc>
        <w:sdt>
          <w:sdtPr>
            <w:id w:val="-936284920"/>
            <w:placeholder>
              <w:docPart w:val="C930062D6894450DB8399AFDCF7E563E"/>
            </w:placeholder>
            <w:temporary/>
            <w:showingPlcHdr/>
            <w15:appearance w15:val="hidden"/>
          </w:sdtPr>
          <w:sdtContent>
            <w:tc>
              <w:tcPr>
                <w:tcW w:w="4210" w:type="pct"/>
              </w:tcPr>
              <w:p w14:paraId="0F711AFB" w14:textId="77777777" w:rsidR="00640732" w:rsidRDefault="00640732">
                <w:pPr>
                  <w:pStyle w:val="Questionbodytext"/>
                </w:pPr>
                <w:r w:rsidRPr="004F77A6">
                  <w:rPr>
                    <w:rStyle w:val="PlaceholderText"/>
                  </w:rPr>
                  <w:t xml:space="preserve">Click </w:t>
                </w:r>
                <w:r>
                  <w:rPr>
                    <w:rStyle w:val="PlaceholderText"/>
                  </w:rPr>
                  <w:t>and insert the rationale for your response</w:t>
                </w:r>
              </w:p>
            </w:tc>
          </w:sdtContent>
        </w:sdt>
      </w:tr>
      <w:tr w:rsidR="00640732" w14:paraId="46D90920" w14:textId="77777777">
        <w:tc>
          <w:tcPr>
            <w:tcW w:w="790" w:type="pct"/>
          </w:tcPr>
          <w:p w14:paraId="7CC5029C" w14:textId="77777777" w:rsidR="00640732" w:rsidRPr="00C30802" w:rsidRDefault="00640732">
            <w:pPr>
              <w:pStyle w:val="Questionbodytext"/>
              <w:rPr>
                <w:b/>
              </w:rPr>
            </w:pPr>
          </w:p>
        </w:tc>
        <w:tc>
          <w:tcPr>
            <w:tcW w:w="4210" w:type="pct"/>
          </w:tcPr>
          <w:p w14:paraId="2D022884" w14:textId="77777777" w:rsidR="00640732" w:rsidRDefault="00640732">
            <w:pPr>
              <w:pStyle w:val="Questionbodytext"/>
            </w:pPr>
          </w:p>
        </w:tc>
      </w:tr>
    </w:tbl>
    <w:p w14:paraId="5437C325" w14:textId="77777777" w:rsidR="00640732" w:rsidRDefault="00640732" w:rsidP="00C3080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34E4B" w14:paraId="1F081BE3" w14:textId="77777777">
        <w:trPr>
          <w:tblHeader/>
        </w:trPr>
        <w:tc>
          <w:tcPr>
            <w:tcW w:w="5000" w:type="pct"/>
            <w:gridSpan w:val="2"/>
            <w:shd w:val="clear" w:color="auto" w:fill="007C31"/>
          </w:tcPr>
          <w:p w14:paraId="30CC0C7E" w14:textId="5C90C578" w:rsidR="00534E4B" w:rsidRPr="00687160" w:rsidRDefault="00534E4B">
            <w:pPr>
              <w:pStyle w:val="Questiontitle"/>
              <w:rPr>
                <w:color w:val="007C31"/>
              </w:rPr>
            </w:pPr>
            <w:r>
              <w:t xml:space="preserve">Question </w:t>
            </w:r>
            <w:r w:rsidR="00B71F52">
              <w:t>22</w:t>
            </w:r>
          </w:p>
        </w:tc>
      </w:tr>
      <w:tr w:rsidR="00534E4B" w14:paraId="522D3539" w14:textId="77777777">
        <w:trPr>
          <w:tblHeader/>
        </w:trPr>
        <w:tc>
          <w:tcPr>
            <w:tcW w:w="5000" w:type="pct"/>
            <w:gridSpan w:val="2"/>
          </w:tcPr>
          <w:p w14:paraId="15228C57" w14:textId="6763FE21" w:rsidR="00534E4B" w:rsidRDefault="00534E4B">
            <w:pPr>
              <w:pStyle w:val="Questionheader"/>
              <w:jc w:val="left"/>
            </w:pPr>
            <w:r>
              <w:t>Currently the Allowed</w:t>
            </w:r>
            <w:r w:rsidR="00EE5807">
              <w:t>/Disallowed</w:t>
            </w:r>
            <w:r>
              <w:t xml:space="preserve"> SRV List</w:t>
            </w:r>
            <w:r w:rsidR="00A556F9">
              <w:t xml:space="preserve">/Restricted Attribute List will be overseen by the Operations Group (OPSG) for all Solution </w:t>
            </w:r>
            <w:r w:rsidR="001D4087">
              <w:t>O</w:t>
            </w:r>
            <w:r w:rsidR="00A556F9">
              <w:t>ptions</w:t>
            </w:r>
            <w:r w:rsidR="00D302B6">
              <w:t xml:space="preserve">. Do you have any feedback on </w:t>
            </w:r>
            <w:r w:rsidR="001D4087">
              <w:t>this,</w:t>
            </w:r>
            <w:r w:rsidR="00D302B6">
              <w:t xml:space="preserve"> and do you feel that the Privacy Sub-Committee (PSC) should also be asked to provide feedback on any changes</w:t>
            </w:r>
            <w:r w:rsidRPr="00EF290F">
              <w:t>?</w:t>
            </w:r>
          </w:p>
          <w:p w14:paraId="696E93E9" w14:textId="77777777" w:rsidR="00534E4B" w:rsidRPr="00EF754E" w:rsidRDefault="00534E4B">
            <w:pPr>
              <w:pStyle w:val="Questionheader"/>
              <w:jc w:val="left"/>
              <w:rPr>
                <w:i/>
              </w:rPr>
            </w:pPr>
            <w:r>
              <w:rPr>
                <w:i/>
              </w:rPr>
              <w:t>Please provide your rationale.</w:t>
            </w:r>
          </w:p>
        </w:tc>
      </w:tr>
      <w:tr w:rsidR="00534E4B" w14:paraId="0EFCAF63" w14:textId="77777777">
        <w:tc>
          <w:tcPr>
            <w:tcW w:w="790" w:type="pct"/>
          </w:tcPr>
          <w:p w14:paraId="2B5FB4E8" w14:textId="77777777" w:rsidR="00534E4B" w:rsidRPr="00C30802" w:rsidRDefault="00534E4B">
            <w:pPr>
              <w:pStyle w:val="Questionbodytext"/>
              <w:keepNext/>
              <w:rPr>
                <w:b/>
              </w:rPr>
            </w:pPr>
            <w:r w:rsidRPr="00C30802">
              <w:rPr>
                <w:b/>
              </w:rPr>
              <w:t>Response</w:t>
            </w:r>
          </w:p>
        </w:tc>
        <w:sdt>
          <w:sdtPr>
            <w:id w:val="319084718"/>
            <w:placeholder>
              <w:docPart w:val="1D51C41E7A7B44CEA2C39723589366EE"/>
            </w:placeholder>
            <w:temporary/>
            <w:showingPlcHdr/>
            <w:comboBox>
              <w:listItem w:displayText="Yes" w:value="Yes"/>
              <w:listItem w:displayText="No" w:value="No"/>
            </w:comboBox>
          </w:sdtPr>
          <w:sdtContent>
            <w:tc>
              <w:tcPr>
                <w:tcW w:w="4210" w:type="pct"/>
              </w:tcPr>
              <w:p w14:paraId="11AC0306" w14:textId="77777777" w:rsidR="00534E4B" w:rsidRDefault="00534E4B">
                <w:pPr>
                  <w:pStyle w:val="Questionbodytext"/>
                  <w:keepNext/>
                </w:pPr>
                <w:r w:rsidRPr="004F77A6">
                  <w:rPr>
                    <w:rStyle w:val="PlaceholderText"/>
                  </w:rPr>
                  <w:t>C</w:t>
                </w:r>
                <w:r>
                  <w:rPr>
                    <w:rStyle w:val="PlaceholderText"/>
                  </w:rPr>
                  <w:t>lick and select your response</w:t>
                </w:r>
              </w:p>
            </w:tc>
          </w:sdtContent>
        </w:sdt>
      </w:tr>
      <w:tr w:rsidR="00534E4B" w14:paraId="4D869B6F" w14:textId="77777777">
        <w:tc>
          <w:tcPr>
            <w:tcW w:w="790" w:type="pct"/>
          </w:tcPr>
          <w:p w14:paraId="0EE110E8" w14:textId="77777777" w:rsidR="00534E4B" w:rsidRPr="00C30802" w:rsidRDefault="00534E4B">
            <w:pPr>
              <w:pStyle w:val="Questionbodytext"/>
              <w:rPr>
                <w:b/>
              </w:rPr>
            </w:pPr>
            <w:r w:rsidRPr="00C30802">
              <w:rPr>
                <w:b/>
              </w:rPr>
              <w:t>Rationale</w:t>
            </w:r>
          </w:p>
        </w:tc>
        <w:sdt>
          <w:sdtPr>
            <w:id w:val="-1594531"/>
            <w:placeholder>
              <w:docPart w:val="023EAAB6A2004C9CB5BD98BFF8B2E68E"/>
            </w:placeholder>
            <w:temporary/>
            <w:showingPlcHdr/>
            <w15:appearance w15:val="hidden"/>
          </w:sdtPr>
          <w:sdtContent>
            <w:tc>
              <w:tcPr>
                <w:tcW w:w="4210" w:type="pct"/>
              </w:tcPr>
              <w:p w14:paraId="6B5240A3" w14:textId="77777777" w:rsidR="00534E4B" w:rsidRDefault="00534E4B">
                <w:pPr>
                  <w:pStyle w:val="Questionbodytext"/>
                </w:pPr>
                <w:r w:rsidRPr="004F77A6">
                  <w:rPr>
                    <w:rStyle w:val="PlaceholderText"/>
                  </w:rPr>
                  <w:t xml:space="preserve">Click </w:t>
                </w:r>
                <w:r>
                  <w:rPr>
                    <w:rStyle w:val="PlaceholderText"/>
                  </w:rPr>
                  <w:t>and insert the rationale for your response</w:t>
                </w:r>
              </w:p>
            </w:tc>
          </w:sdtContent>
        </w:sdt>
      </w:tr>
    </w:tbl>
    <w:p w14:paraId="1506F7A6" w14:textId="77777777" w:rsidR="00534E4B" w:rsidRDefault="00534E4B" w:rsidP="00C3080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A7C63" w14:paraId="182DD0BA" w14:textId="77777777" w:rsidTr="00FE6F80">
        <w:trPr>
          <w:tblHeader/>
        </w:trPr>
        <w:tc>
          <w:tcPr>
            <w:tcW w:w="5000" w:type="pct"/>
            <w:gridSpan w:val="2"/>
            <w:shd w:val="clear" w:color="auto" w:fill="007C31"/>
          </w:tcPr>
          <w:p w14:paraId="0795C832" w14:textId="77777777" w:rsidR="007A7C63" w:rsidRPr="00687160" w:rsidRDefault="007A7C63" w:rsidP="00FE6F80">
            <w:pPr>
              <w:pStyle w:val="Questiontitle"/>
              <w:rPr>
                <w:color w:val="007C31"/>
              </w:rPr>
            </w:pPr>
            <w:r>
              <w:t>Question 23</w:t>
            </w:r>
          </w:p>
        </w:tc>
      </w:tr>
      <w:tr w:rsidR="007A7C63" w14:paraId="7E2349A6" w14:textId="77777777" w:rsidTr="00FE6F80">
        <w:trPr>
          <w:tblHeader/>
        </w:trPr>
        <w:tc>
          <w:tcPr>
            <w:tcW w:w="5000" w:type="pct"/>
            <w:gridSpan w:val="2"/>
          </w:tcPr>
          <w:p w14:paraId="30AD29A4" w14:textId="2DF1D95E" w:rsidR="007A7C63" w:rsidRPr="00045D67" w:rsidRDefault="00757B0C" w:rsidP="00FE6F80">
            <w:pPr>
              <w:pStyle w:val="Questionheader"/>
              <w:jc w:val="left"/>
            </w:pPr>
            <w:r>
              <w:t>Do you hold any</w:t>
            </w:r>
            <w:r w:rsidR="00E80642">
              <w:t xml:space="preserve"> further</w:t>
            </w:r>
            <w:r>
              <w:t xml:space="preserve"> information which </w:t>
            </w:r>
            <w:r w:rsidR="00A16A12">
              <w:t>relates to</w:t>
            </w:r>
            <w:r w:rsidR="00E80642">
              <w:t xml:space="preserve"> the</w:t>
            </w:r>
            <w:r w:rsidR="00A16A12">
              <w:t xml:space="preserve"> business case for this modification?</w:t>
            </w:r>
            <w:r w:rsidR="00A16A12">
              <w:br/>
            </w:r>
            <w:r w:rsidR="00A16A12">
              <w:br/>
            </w:r>
            <w:proofErr w:type="spellStart"/>
            <w:r w:rsidR="00A16A12">
              <w:t>Eg.</w:t>
            </w:r>
            <w:proofErr w:type="spellEnd"/>
            <w:r w:rsidR="00A16A12">
              <w:t xml:space="preserve"> Number of smart meter refusers, reasons for refusal, </w:t>
            </w:r>
            <w:r w:rsidR="00E80642">
              <w:t>cost of employing meter readers etc.</w:t>
            </w:r>
          </w:p>
        </w:tc>
      </w:tr>
      <w:tr w:rsidR="007A7C63" w14:paraId="5594A7D6" w14:textId="77777777" w:rsidTr="00FE6F80">
        <w:tc>
          <w:tcPr>
            <w:tcW w:w="790" w:type="pct"/>
          </w:tcPr>
          <w:p w14:paraId="2ACD53AD" w14:textId="77777777" w:rsidR="007A7C63" w:rsidRPr="00C30802" w:rsidRDefault="007A7C63" w:rsidP="00FE6F80">
            <w:pPr>
              <w:pStyle w:val="Questionbodytext"/>
              <w:rPr>
                <w:b/>
              </w:rPr>
            </w:pPr>
            <w:r>
              <w:rPr>
                <w:b/>
              </w:rPr>
              <w:t>Comments</w:t>
            </w:r>
          </w:p>
        </w:tc>
        <w:sdt>
          <w:sdtPr>
            <w:id w:val="612089996"/>
            <w:placeholder>
              <w:docPart w:val="2BDA1DB4022E4263AB67E62F497EE368"/>
            </w:placeholder>
            <w:temporary/>
            <w:showingPlcHdr/>
            <w15:appearance w15:val="hidden"/>
          </w:sdtPr>
          <w:sdtContent>
            <w:tc>
              <w:tcPr>
                <w:tcW w:w="4210" w:type="pct"/>
              </w:tcPr>
              <w:p w14:paraId="220FDCC1" w14:textId="77777777" w:rsidR="007A7C63" w:rsidRDefault="007A7C63" w:rsidP="00FE6F80">
                <w:pPr>
                  <w:pStyle w:val="Questionbodytext"/>
                </w:pPr>
                <w:r w:rsidRPr="004F77A6">
                  <w:rPr>
                    <w:rStyle w:val="PlaceholderText"/>
                  </w:rPr>
                  <w:t xml:space="preserve">Click </w:t>
                </w:r>
                <w:r>
                  <w:rPr>
                    <w:rStyle w:val="PlaceholderText"/>
                  </w:rPr>
                  <w:t>and insert any further comments</w:t>
                </w:r>
              </w:p>
            </w:tc>
          </w:sdtContent>
        </w:sdt>
      </w:tr>
    </w:tbl>
    <w:p w14:paraId="03E20DF1" w14:textId="77777777" w:rsidR="007A7C63" w:rsidRDefault="007A7C63" w:rsidP="00C3080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14137" w14:paraId="74638BE7" w14:textId="77777777">
        <w:trPr>
          <w:tblHeader/>
        </w:trPr>
        <w:tc>
          <w:tcPr>
            <w:tcW w:w="5000" w:type="pct"/>
            <w:gridSpan w:val="2"/>
            <w:shd w:val="clear" w:color="auto" w:fill="007C31"/>
          </w:tcPr>
          <w:p w14:paraId="5903731A" w14:textId="4A7A2724" w:rsidR="00714137" w:rsidRPr="00687160" w:rsidRDefault="00714137">
            <w:pPr>
              <w:pStyle w:val="Questiontitle"/>
              <w:rPr>
                <w:color w:val="007C31"/>
              </w:rPr>
            </w:pPr>
            <w:r>
              <w:t>Question 2</w:t>
            </w:r>
            <w:r w:rsidR="007A7C63">
              <w:t>4</w:t>
            </w:r>
          </w:p>
        </w:tc>
      </w:tr>
      <w:tr w:rsidR="00714137" w14:paraId="1E34E711" w14:textId="77777777">
        <w:trPr>
          <w:tblHeader/>
        </w:trPr>
        <w:tc>
          <w:tcPr>
            <w:tcW w:w="5000" w:type="pct"/>
            <w:gridSpan w:val="2"/>
          </w:tcPr>
          <w:p w14:paraId="29FB067E" w14:textId="64D7E7A4" w:rsidR="00714137" w:rsidRPr="00045D67" w:rsidRDefault="00714137">
            <w:pPr>
              <w:pStyle w:val="Questionheader"/>
              <w:jc w:val="left"/>
            </w:pPr>
            <w:r>
              <w:t>Please provide any further comments you may have on the Solution Options.</w:t>
            </w:r>
          </w:p>
        </w:tc>
      </w:tr>
      <w:tr w:rsidR="00714137" w14:paraId="3BFCCCD9" w14:textId="77777777">
        <w:tc>
          <w:tcPr>
            <w:tcW w:w="790" w:type="pct"/>
          </w:tcPr>
          <w:p w14:paraId="6E91421A" w14:textId="77777777" w:rsidR="00714137" w:rsidRPr="00C30802" w:rsidRDefault="00714137">
            <w:pPr>
              <w:pStyle w:val="Questionbodytext"/>
              <w:rPr>
                <w:b/>
              </w:rPr>
            </w:pPr>
            <w:r>
              <w:rPr>
                <w:b/>
              </w:rPr>
              <w:t>Comments</w:t>
            </w:r>
          </w:p>
        </w:tc>
        <w:sdt>
          <w:sdtPr>
            <w:id w:val="-148519762"/>
            <w:placeholder>
              <w:docPart w:val="1AEF98606FE04639BDF2C5CEABFA6C3B"/>
            </w:placeholder>
            <w:temporary/>
            <w:showingPlcHdr/>
            <w15:appearance w15:val="hidden"/>
          </w:sdtPr>
          <w:sdtContent>
            <w:tc>
              <w:tcPr>
                <w:tcW w:w="4210" w:type="pct"/>
              </w:tcPr>
              <w:p w14:paraId="55A1D1DC" w14:textId="77777777" w:rsidR="00714137" w:rsidRDefault="00714137">
                <w:pPr>
                  <w:pStyle w:val="Questionbodytext"/>
                </w:pPr>
                <w:r w:rsidRPr="004F77A6">
                  <w:rPr>
                    <w:rStyle w:val="PlaceholderText"/>
                  </w:rPr>
                  <w:t xml:space="preserve">Click </w:t>
                </w:r>
                <w:r>
                  <w:rPr>
                    <w:rStyle w:val="PlaceholderText"/>
                  </w:rPr>
                  <w:t>and insert any further comments</w:t>
                </w:r>
              </w:p>
            </w:tc>
          </w:sdtContent>
        </w:sdt>
      </w:tr>
    </w:tbl>
    <w:p w14:paraId="560B1BC4" w14:textId="77777777" w:rsidR="002B3C83" w:rsidRDefault="002B3C83" w:rsidP="00C30802"/>
    <w:sectPr w:rsidR="002B3C83"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8E74E" w14:textId="77777777" w:rsidR="008B75D1" w:rsidRDefault="008B75D1" w:rsidP="004F458B">
      <w:pPr>
        <w:spacing w:after="0" w:line="240" w:lineRule="auto"/>
      </w:pPr>
      <w:r>
        <w:separator/>
      </w:r>
    </w:p>
  </w:endnote>
  <w:endnote w:type="continuationSeparator" w:id="0">
    <w:p w14:paraId="1CFA1D8D" w14:textId="77777777" w:rsidR="008B75D1" w:rsidRDefault="008B75D1"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5034BE6" w14:textId="77777777" w:rsidTr="00A027E3">
      <w:tc>
        <w:tcPr>
          <w:tcW w:w="3040" w:type="dxa"/>
        </w:tcPr>
        <w:p w14:paraId="02D7CEFA"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C2BEE3D" w14:textId="1B20D70F" w:rsidR="000A6FAF" w:rsidRPr="00633F6B" w:rsidRDefault="000A6FAF" w:rsidP="00A027E3">
          <w:pPr>
            <w:pStyle w:val="Footer"/>
            <w:jc w:val="center"/>
            <w:rPr>
              <w:rFonts w:cs="Arial"/>
              <w:color w:val="595959" w:themeColor="text1" w:themeTint="A6"/>
              <w:sz w:val="16"/>
              <w:szCs w:val="16"/>
            </w:rPr>
          </w:pPr>
        </w:p>
      </w:tc>
      <w:tc>
        <w:tcPr>
          <w:tcW w:w="2999" w:type="dxa"/>
        </w:tcPr>
        <w:p w14:paraId="2C5F7474"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D12E5D" w14:textId="77777777" w:rsidTr="005D2C21">
      <w:trPr>
        <w:trHeight w:val="827"/>
      </w:trPr>
      <w:tc>
        <w:tcPr>
          <w:tcW w:w="3040" w:type="dxa"/>
        </w:tcPr>
        <w:p w14:paraId="4A839484" w14:textId="3414C045"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AB2FFE">
            <w:rPr>
              <w:rFonts w:cs="Arial"/>
              <w:color w:val="595959" w:themeColor="text1" w:themeTint="A6"/>
              <w:sz w:val="16"/>
              <w:szCs w:val="16"/>
            </w:rPr>
            <w:t>169</w:t>
          </w:r>
          <w:r>
            <w:rPr>
              <w:rFonts w:cs="Arial"/>
              <w:color w:val="595959" w:themeColor="text1" w:themeTint="A6"/>
              <w:sz w:val="16"/>
              <w:szCs w:val="16"/>
            </w:rPr>
            <w:t xml:space="preserve"> </w:t>
          </w:r>
          <w:r w:rsidR="00CB5A4B">
            <w:rPr>
              <w:rFonts w:cs="Arial"/>
              <w:color w:val="595959" w:themeColor="text1" w:themeTint="A6"/>
              <w:sz w:val="16"/>
              <w:szCs w:val="16"/>
            </w:rPr>
            <w:t xml:space="preserve">Second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34E55D40"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E373D29"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083230BB" w14:textId="77777777" w:rsidR="000A6FAF" w:rsidRDefault="000A6FAF" w:rsidP="00633F6B">
          <w:pPr>
            <w:pStyle w:val="Footer"/>
            <w:jc w:val="right"/>
            <w:rPr>
              <w:rFonts w:cs="Arial"/>
              <w:color w:val="595959" w:themeColor="text1" w:themeTint="A6"/>
              <w:sz w:val="16"/>
              <w:szCs w:val="16"/>
            </w:rPr>
          </w:pPr>
        </w:p>
        <w:p w14:paraId="08841974"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49EC7A9B"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B6CB2" w14:textId="77777777" w:rsidR="008B75D1" w:rsidRDefault="008B75D1" w:rsidP="004F458B">
      <w:pPr>
        <w:spacing w:after="0" w:line="240" w:lineRule="auto"/>
      </w:pPr>
      <w:r>
        <w:separator/>
      </w:r>
    </w:p>
  </w:footnote>
  <w:footnote w:type="continuationSeparator" w:id="0">
    <w:p w14:paraId="5CD4BA66" w14:textId="77777777" w:rsidR="008B75D1" w:rsidRDefault="008B75D1"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E23A" w14:textId="77777777" w:rsidR="000A6FAF" w:rsidRDefault="000A6FAF" w:rsidP="003E558E">
    <w:pPr>
      <w:pStyle w:val="Header"/>
      <w:jc w:val="right"/>
    </w:pPr>
    <w:r w:rsidRPr="003E558E">
      <w:rPr>
        <w:noProof/>
        <w:lang w:eastAsia="en-GB"/>
      </w:rPr>
      <w:drawing>
        <wp:inline distT="0" distB="0" distL="0" distR="0" wp14:anchorId="5F67BC23" wp14:editId="29A982AD">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985276557">
    <w:abstractNumId w:val="13"/>
  </w:num>
  <w:num w:numId="2" w16cid:durableId="1828745598">
    <w:abstractNumId w:val="12"/>
  </w:num>
  <w:num w:numId="3" w16cid:durableId="1881240372">
    <w:abstractNumId w:val="16"/>
  </w:num>
  <w:num w:numId="4" w16cid:durableId="643390096">
    <w:abstractNumId w:val="10"/>
  </w:num>
  <w:num w:numId="5" w16cid:durableId="651716330">
    <w:abstractNumId w:val="18"/>
  </w:num>
  <w:num w:numId="6" w16cid:durableId="916591681">
    <w:abstractNumId w:val="11"/>
  </w:num>
  <w:num w:numId="7" w16cid:durableId="498354537">
    <w:abstractNumId w:val="14"/>
  </w:num>
  <w:num w:numId="8" w16cid:durableId="1402554767">
    <w:abstractNumId w:val="17"/>
  </w:num>
  <w:num w:numId="9" w16cid:durableId="2015302630">
    <w:abstractNumId w:val="15"/>
  </w:num>
  <w:num w:numId="10" w16cid:durableId="16652327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0488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4865004">
    <w:abstractNumId w:val="9"/>
  </w:num>
  <w:num w:numId="13" w16cid:durableId="770855977">
    <w:abstractNumId w:val="7"/>
  </w:num>
  <w:num w:numId="14" w16cid:durableId="1703050535">
    <w:abstractNumId w:val="6"/>
  </w:num>
  <w:num w:numId="15" w16cid:durableId="1757705092">
    <w:abstractNumId w:val="5"/>
  </w:num>
  <w:num w:numId="16" w16cid:durableId="1774980399">
    <w:abstractNumId w:val="4"/>
  </w:num>
  <w:num w:numId="17" w16cid:durableId="975452276">
    <w:abstractNumId w:val="8"/>
  </w:num>
  <w:num w:numId="18" w16cid:durableId="1839075115">
    <w:abstractNumId w:val="3"/>
  </w:num>
  <w:num w:numId="19" w16cid:durableId="2008944477">
    <w:abstractNumId w:val="2"/>
  </w:num>
  <w:num w:numId="20" w16cid:durableId="1234662698">
    <w:abstractNumId w:val="1"/>
  </w:num>
  <w:num w:numId="21" w16cid:durableId="202127720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FF0"/>
    <w:rsid w:val="000034AD"/>
    <w:rsid w:val="00003C56"/>
    <w:rsid w:val="0000567F"/>
    <w:rsid w:val="000105C8"/>
    <w:rsid w:val="000114A3"/>
    <w:rsid w:val="00016945"/>
    <w:rsid w:val="00020BA4"/>
    <w:rsid w:val="00024106"/>
    <w:rsid w:val="00030216"/>
    <w:rsid w:val="00031404"/>
    <w:rsid w:val="000343C9"/>
    <w:rsid w:val="000418DB"/>
    <w:rsid w:val="0004306A"/>
    <w:rsid w:val="00045C00"/>
    <w:rsid w:val="00045D67"/>
    <w:rsid w:val="000476BA"/>
    <w:rsid w:val="000514B2"/>
    <w:rsid w:val="00052D80"/>
    <w:rsid w:val="000571D3"/>
    <w:rsid w:val="0006239B"/>
    <w:rsid w:val="000638DB"/>
    <w:rsid w:val="00065849"/>
    <w:rsid w:val="00067AFA"/>
    <w:rsid w:val="000709BB"/>
    <w:rsid w:val="00072752"/>
    <w:rsid w:val="00075828"/>
    <w:rsid w:val="0007628C"/>
    <w:rsid w:val="00077AD5"/>
    <w:rsid w:val="00081270"/>
    <w:rsid w:val="00081578"/>
    <w:rsid w:val="00082C70"/>
    <w:rsid w:val="0008420A"/>
    <w:rsid w:val="00091612"/>
    <w:rsid w:val="00093A89"/>
    <w:rsid w:val="00094C7E"/>
    <w:rsid w:val="00097070"/>
    <w:rsid w:val="000A41CE"/>
    <w:rsid w:val="000A4E2F"/>
    <w:rsid w:val="000A6D93"/>
    <w:rsid w:val="000A6FAF"/>
    <w:rsid w:val="000B0AB0"/>
    <w:rsid w:val="000B30A4"/>
    <w:rsid w:val="000B4FAB"/>
    <w:rsid w:val="000B7707"/>
    <w:rsid w:val="000C5748"/>
    <w:rsid w:val="000C5A4F"/>
    <w:rsid w:val="000D0655"/>
    <w:rsid w:val="000D0828"/>
    <w:rsid w:val="000D55EF"/>
    <w:rsid w:val="000D5C18"/>
    <w:rsid w:val="000E30B0"/>
    <w:rsid w:val="000E6A3C"/>
    <w:rsid w:val="000E6DD9"/>
    <w:rsid w:val="000E7B9E"/>
    <w:rsid w:val="000E7BA4"/>
    <w:rsid w:val="000F161D"/>
    <w:rsid w:val="000F1EDE"/>
    <w:rsid w:val="000F3669"/>
    <w:rsid w:val="000F4376"/>
    <w:rsid w:val="000F49B3"/>
    <w:rsid w:val="000F6536"/>
    <w:rsid w:val="00102237"/>
    <w:rsid w:val="001033FE"/>
    <w:rsid w:val="0010448B"/>
    <w:rsid w:val="00106158"/>
    <w:rsid w:val="00114115"/>
    <w:rsid w:val="00116A97"/>
    <w:rsid w:val="00117A88"/>
    <w:rsid w:val="00121A17"/>
    <w:rsid w:val="0013475D"/>
    <w:rsid w:val="00134821"/>
    <w:rsid w:val="00134D8E"/>
    <w:rsid w:val="00142F24"/>
    <w:rsid w:val="00144DF6"/>
    <w:rsid w:val="001453D4"/>
    <w:rsid w:val="00146305"/>
    <w:rsid w:val="0015078E"/>
    <w:rsid w:val="00150EB4"/>
    <w:rsid w:val="0015201A"/>
    <w:rsid w:val="00152E20"/>
    <w:rsid w:val="0015324F"/>
    <w:rsid w:val="0015743D"/>
    <w:rsid w:val="001606E0"/>
    <w:rsid w:val="0016136E"/>
    <w:rsid w:val="00162717"/>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482F"/>
    <w:rsid w:val="001A6667"/>
    <w:rsid w:val="001B02F1"/>
    <w:rsid w:val="001B2176"/>
    <w:rsid w:val="001B23CE"/>
    <w:rsid w:val="001B2509"/>
    <w:rsid w:val="001B33CC"/>
    <w:rsid w:val="001B49B6"/>
    <w:rsid w:val="001B5319"/>
    <w:rsid w:val="001B793E"/>
    <w:rsid w:val="001C193E"/>
    <w:rsid w:val="001C2BD8"/>
    <w:rsid w:val="001D3157"/>
    <w:rsid w:val="001D4087"/>
    <w:rsid w:val="001D40C3"/>
    <w:rsid w:val="001D5D9D"/>
    <w:rsid w:val="001D7AB1"/>
    <w:rsid w:val="001E0B00"/>
    <w:rsid w:val="001E1DD4"/>
    <w:rsid w:val="001E24EA"/>
    <w:rsid w:val="001E383C"/>
    <w:rsid w:val="001E4249"/>
    <w:rsid w:val="001E6929"/>
    <w:rsid w:val="001F0BA8"/>
    <w:rsid w:val="001F44D7"/>
    <w:rsid w:val="001F60EA"/>
    <w:rsid w:val="00200476"/>
    <w:rsid w:val="0020192A"/>
    <w:rsid w:val="00203AEB"/>
    <w:rsid w:val="00207A4B"/>
    <w:rsid w:val="00210CFF"/>
    <w:rsid w:val="00211DDF"/>
    <w:rsid w:val="00211EB3"/>
    <w:rsid w:val="00215EC8"/>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1648"/>
    <w:rsid w:val="002943B7"/>
    <w:rsid w:val="00296EA0"/>
    <w:rsid w:val="002A0870"/>
    <w:rsid w:val="002A216C"/>
    <w:rsid w:val="002A2843"/>
    <w:rsid w:val="002A46ED"/>
    <w:rsid w:val="002A5A10"/>
    <w:rsid w:val="002A5AD9"/>
    <w:rsid w:val="002B2741"/>
    <w:rsid w:val="002B3C83"/>
    <w:rsid w:val="002C05FF"/>
    <w:rsid w:val="002C20B7"/>
    <w:rsid w:val="002C2DF7"/>
    <w:rsid w:val="002C4FA1"/>
    <w:rsid w:val="002C5747"/>
    <w:rsid w:val="002C7A3A"/>
    <w:rsid w:val="002E0EC9"/>
    <w:rsid w:val="002E23BE"/>
    <w:rsid w:val="002E25BD"/>
    <w:rsid w:val="002E3D30"/>
    <w:rsid w:val="002E5A5D"/>
    <w:rsid w:val="002F0BBC"/>
    <w:rsid w:val="002F111A"/>
    <w:rsid w:val="002F1749"/>
    <w:rsid w:val="002F1EEA"/>
    <w:rsid w:val="002F2338"/>
    <w:rsid w:val="002F39BD"/>
    <w:rsid w:val="002F3FC6"/>
    <w:rsid w:val="002F4137"/>
    <w:rsid w:val="002F5175"/>
    <w:rsid w:val="002F5392"/>
    <w:rsid w:val="00302694"/>
    <w:rsid w:val="003038C2"/>
    <w:rsid w:val="003045A5"/>
    <w:rsid w:val="00306C4B"/>
    <w:rsid w:val="003070E4"/>
    <w:rsid w:val="0031485F"/>
    <w:rsid w:val="003149DD"/>
    <w:rsid w:val="00314A87"/>
    <w:rsid w:val="0032072B"/>
    <w:rsid w:val="003253CF"/>
    <w:rsid w:val="00331B41"/>
    <w:rsid w:val="00332631"/>
    <w:rsid w:val="00335ED9"/>
    <w:rsid w:val="00336828"/>
    <w:rsid w:val="003425F2"/>
    <w:rsid w:val="00342B04"/>
    <w:rsid w:val="0034422A"/>
    <w:rsid w:val="00345749"/>
    <w:rsid w:val="003477DD"/>
    <w:rsid w:val="00347F6A"/>
    <w:rsid w:val="003516BE"/>
    <w:rsid w:val="00351AD1"/>
    <w:rsid w:val="00354462"/>
    <w:rsid w:val="00363BC5"/>
    <w:rsid w:val="0036515D"/>
    <w:rsid w:val="00365875"/>
    <w:rsid w:val="00371C77"/>
    <w:rsid w:val="00372351"/>
    <w:rsid w:val="00374B7D"/>
    <w:rsid w:val="003756A8"/>
    <w:rsid w:val="00375BCC"/>
    <w:rsid w:val="00375D68"/>
    <w:rsid w:val="00377BE9"/>
    <w:rsid w:val="00382E52"/>
    <w:rsid w:val="00383C69"/>
    <w:rsid w:val="0038568E"/>
    <w:rsid w:val="00391B14"/>
    <w:rsid w:val="00392E9E"/>
    <w:rsid w:val="003935E6"/>
    <w:rsid w:val="00395115"/>
    <w:rsid w:val="00397E22"/>
    <w:rsid w:val="003A4BED"/>
    <w:rsid w:val="003A556D"/>
    <w:rsid w:val="003B1A0B"/>
    <w:rsid w:val="003B78B8"/>
    <w:rsid w:val="003C1DF0"/>
    <w:rsid w:val="003C3106"/>
    <w:rsid w:val="003C6243"/>
    <w:rsid w:val="003D4B63"/>
    <w:rsid w:val="003D6B4C"/>
    <w:rsid w:val="003D7C52"/>
    <w:rsid w:val="003E2751"/>
    <w:rsid w:val="003E548C"/>
    <w:rsid w:val="003E558E"/>
    <w:rsid w:val="00400B31"/>
    <w:rsid w:val="00400C3B"/>
    <w:rsid w:val="00401BF8"/>
    <w:rsid w:val="00404012"/>
    <w:rsid w:val="004049F8"/>
    <w:rsid w:val="00404C8C"/>
    <w:rsid w:val="0040725F"/>
    <w:rsid w:val="004116B8"/>
    <w:rsid w:val="004119B6"/>
    <w:rsid w:val="00412B17"/>
    <w:rsid w:val="0041393B"/>
    <w:rsid w:val="00414A08"/>
    <w:rsid w:val="004170C6"/>
    <w:rsid w:val="004256F4"/>
    <w:rsid w:val="00425DF0"/>
    <w:rsid w:val="00430DBB"/>
    <w:rsid w:val="00431D77"/>
    <w:rsid w:val="00433E0F"/>
    <w:rsid w:val="004350DF"/>
    <w:rsid w:val="004351EE"/>
    <w:rsid w:val="004356BB"/>
    <w:rsid w:val="00435EAF"/>
    <w:rsid w:val="0043667E"/>
    <w:rsid w:val="00436897"/>
    <w:rsid w:val="004371AB"/>
    <w:rsid w:val="00441470"/>
    <w:rsid w:val="00441D82"/>
    <w:rsid w:val="00443AB1"/>
    <w:rsid w:val="004463BD"/>
    <w:rsid w:val="0045151D"/>
    <w:rsid w:val="00463094"/>
    <w:rsid w:val="00464BA7"/>
    <w:rsid w:val="00465A35"/>
    <w:rsid w:val="00466069"/>
    <w:rsid w:val="00470F9D"/>
    <w:rsid w:val="00471CC6"/>
    <w:rsid w:val="0048046D"/>
    <w:rsid w:val="0048237F"/>
    <w:rsid w:val="00483A20"/>
    <w:rsid w:val="0048594C"/>
    <w:rsid w:val="0049551A"/>
    <w:rsid w:val="00495B1C"/>
    <w:rsid w:val="004A1A27"/>
    <w:rsid w:val="004A4035"/>
    <w:rsid w:val="004B2999"/>
    <w:rsid w:val="004B676D"/>
    <w:rsid w:val="004C6A0D"/>
    <w:rsid w:val="004D00F1"/>
    <w:rsid w:val="004D1194"/>
    <w:rsid w:val="004D380A"/>
    <w:rsid w:val="004D5F54"/>
    <w:rsid w:val="004D7BE4"/>
    <w:rsid w:val="004E0D05"/>
    <w:rsid w:val="004E1DB7"/>
    <w:rsid w:val="004E2065"/>
    <w:rsid w:val="004E2A55"/>
    <w:rsid w:val="004E33CC"/>
    <w:rsid w:val="004E536E"/>
    <w:rsid w:val="004F2116"/>
    <w:rsid w:val="004F458B"/>
    <w:rsid w:val="004F4781"/>
    <w:rsid w:val="004F71DA"/>
    <w:rsid w:val="005018F5"/>
    <w:rsid w:val="00501AF8"/>
    <w:rsid w:val="00501F97"/>
    <w:rsid w:val="00505EB2"/>
    <w:rsid w:val="00506FA2"/>
    <w:rsid w:val="005160AB"/>
    <w:rsid w:val="00517881"/>
    <w:rsid w:val="005254E2"/>
    <w:rsid w:val="00526D76"/>
    <w:rsid w:val="0052762D"/>
    <w:rsid w:val="0052794C"/>
    <w:rsid w:val="00530099"/>
    <w:rsid w:val="00530822"/>
    <w:rsid w:val="00531314"/>
    <w:rsid w:val="00531662"/>
    <w:rsid w:val="005331F9"/>
    <w:rsid w:val="00534E4B"/>
    <w:rsid w:val="00536F6E"/>
    <w:rsid w:val="005422A5"/>
    <w:rsid w:val="00542DE0"/>
    <w:rsid w:val="00545622"/>
    <w:rsid w:val="00546217"/>
    <w:rsid w:val="00547514"/>
    <w:rsid w:val="00551EEE"/>
    <w:rsid w:val="00552405"/>
    <w:rsid w:val="00552455"/>
    <w:rsid w:val="00552DED"/>
    <w:rsid w:val="00554542"/>
    <w:rsid w:val="005548BA"/>
    <w:rsid w:val="005552CE"/>
    <w:rsid w:val="00560B13"/>
    <w:rsid w:val="005613A7"/>
    <w:rsid w:val="0056253E"/>
    <w:rsid w:val="00566244"/>
    <w:rsid w:val="00566BE3"/>
    <w:rsid w:val="00571CFF"/>
    <w:rsid w:val="00571E51"/>
    <w:rsid w:val="00573E99"/>
    <w:rsid w:val="00574192"/>
    <w:rsid w:val="00574C53"/>
    <w:rsid w:val="00583C70"/>
    <w:rsid w:val="005874AA"/>
    <w:rsid w:val="00591CAF"/>
    <w:rsid w:val="005964DD"/>
    <w:rsid w:val="00597B0B"/>
    <w:rsid w:val="005A2125"/>
    <w:rsid w:val="005A3D34"/>
    <w:rsid w:val="005A3F5D"/>
    <w:rsid w:val="005A5937"/>
    <w:rsid w:val="005A6FFF"/>
    <w:rsid w:val="005A75F3"/>
    <w:rsid w:val="005B3D6B"/>
    <w:rsid w:val="005B4A7C"/>
    <w:rsid w:val="005C31B4"/>
    <w:rsid w:val="005D0081"/>
    <w:rsid w:val="005D2C21"/>
    <w:rsid w:val="005D3A1E"/>
    <w:rsid w:val="005D5849"/>
    <w:rsid w:val="005D6668"/>
    <w:rsid w:val="005D72AA"/>
    <w:rsid w:val="005D74E3"/>
    <w:rsid w:val="005E3DF9"/>
    <w:rsid w:val="005F15F0"/>
    <w:rsid w:val="005F1E4F"/>
    <w:rsid w:val="005F4E62"/>
    <w:rsid w:val="005F7C87"/>
    <w:rsid w:val="00600B8A"/>
    <w:rsid w:val="00602E60"/>
    <w:rsid w:val="006037D0"/>
    <w:rsid w:val="006056A4"/>
    <w:rsid w:val="0060781C"/>
    <w:rsid w:val="00611E36"/>
    <w:rsid w:val="00612C6F"/>
    <w:rsid w:val="006147BC"/>
    <w:rsid w:val="00615163"/>
    <w:rsid w:val="00620403"/>
    <w:rsid w:val="00620F97"/>
    <w:rsid w:val="00621456"/>
    <w:rsid w:val="00622F14"/>
    <w:rsid w:val="006240A4"/>
    <w:rsid w:val="006256BB"/>
    <w:rsid w:val="00626B3A"/>
    <w:rsid w:val="00633F6B"/>
    <w:rsid w:val="006346B1"/>
    <w:rsid w:val="006365EF"/>
    <w:rsid w:val="00640732"/>
    <w:rsid w:val="00641531"/>
    <w:rsid w:val="00642FF7"/>
    <w:rsid w:val="006432E1"/>
    <w:rsid w:val="00644440"/>
    <w:rsid w:val="00645F6C"/>
    <w:rsid w:val="0064753C"/>
    <w:rsid w:val="00647909"/>
    <w:rsid w:val="0064797F"/>
    <w:rsid w:val="00651B18"/>
    <w:rsid w:val="00651FF0"/>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94620"/>
    <w:rsid w:val="00697308"/>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D7BC4"/>
    <w:rsid w:val="006E2221"/>
    <w:rsid w:val="006E3C5A"/>
    <w:rsid w:val="006E53D7"/>
    <w:rsid w:val="006E5440"/>
    <w:rsid w:val="006E5908"/>
    <w:rsid w:val="006E7A14"/>
    <w:rsid w:val="006F2C39"/>
    <w:rsid w:val="006F68E5"/>
    <w:rsid w:val="007009B6"/>
    <w:rsid w:val="007127E7"/>
    <w:rsid w:val="00712849"/>
    <w:rsid w:val="00714137"/>
    <w:rsid w:val="00717CF8"/>
    <w:rsid w:val="00720D6F"/>
    <w:rsid w:val="00726D46"/>
    <w:rsid w:val="00730DF8"/>
    <w:rsid w:val="007316A4"/>
    <w:rsid w:val="00731D2C"/>
    <w:rsid w:val="00732ACB"/>
    <w:rsid w:val="00735F06"/>
    <w:rsid w:val="00736B8D"/>
    <w:rsid w:val="00744B12"/>
    <w:rsid w:val="00746E0F"/>
    <w:rsid w:val="00747040"/>
    <w:rsid w:val="007516F8"/>
    <w:rsid w:val="00753EFD"/>
    <w:rsid w:val="00754B75"/>
    <w:rsid w:val="00757048"/>
    <w:rsid w:val="0075707E"/>
    <w:rsid w:val="007577C0"/>
    <w:rsid w:val="00757B0C"/>
    <w:rsid w:val="00757B64"/>
    <w:rsid w:val="00762D91"/>
    <w:rsid w:val="007634E3"/>
    <w:rsid w:val="00764069"/>
    <w:rsid w:val="00764AC3"/>
    <w:rsid w:val="007703DC"/>
    <w:rsid w:val="00771B4F"/>
    <w:rsid w:val="00772D41"/>
    <w:rsid w:val="00773268"/>
    <w:rsid w:val="00775E81"/>
    <w:rsid w:val="00781CF0"/>
    <w:rsid w:val="00783DBF"/>
    <w:rsid w:val="007870D5"/>
    <w:rsid w:val="00791DE9"/>
    <w:rsid w:val="00793FD4"/>
    <w:rsid w:val="00794846"/>
    <w:rsid w:val="007A0139"/>
    <w:rsid w:val="007A035D"/>
    <w:rsid w:val="007A3F7C"/>
    <w:rsid w:val="007A421E"/>
    <w:rsid w:val="007A4826"/>
    <w:rsid w:val="007A5CA3"/>
    <w:rsid w:val="007A7AAC"/>
    <w:rsid w:val="007A7C63"/>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3D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587B"/>
    <w:rsid w:val="00841077"/>
    <w:rsid w:val="00843BA4"/>
    <w:rsid w:val="00844836"/>
    <w:rsid w:val="00847A1D"/>
    <w:rsid w:val="00847AAE"/>
    <w:rsid w:val="00852277"/>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04FF"/>
    <w:rsid w:val="00881310"/>
    <w:rsid w:val="00881CA8"/>
    <w:rsid w:val="0088309E"/>
    <w:rsid w:val="008846B4"/>
    <w:rsid w:val="008933B1"/>
    <w:rsid w:val="00895FD8"/>
    <w:rsid w:val="00896BD2"/>
    <w:rsid w:val="0089731C"/>
    <w:rsid w:val="008978D2"/>
    <w:rsid w:val="00897C69"/>
    <w:rsid w:val="008A01C2"/>
    <w:rsid w:val="008A1912"/>
    <w:rsid w:val="008A3111"/>
    <w:rsid w:val="008B1DAC"/>
    <w:rsid w:val="008B286A"/>
    <w:rsid w:val="008B2F14"/>
    <w:rsid w:val="008B42A6"/>
    <w:rsid w:val="008B75D1"/>
    <w:rsid w:val="008C0612"/>
    <w:rsid w:val="008C25EA"/>
    <w:rsid w:val="008C26CC"/>
    <w:rsid w:val="008C284A"/>
    <w:rsid w:val="008C4F89"/>
    <w:rsid w:val="008D23B0"/>
    <w:rsid w:val="008D29ED"/>
    <w:rsid w:val="008D53C8"/>
    <w:rsid w:val="008D5FE1"/>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3268"/>
    <w:rsid w:val="00924878"/>
    <w:rsid w:val="00924B55"/>
    <w:rsid w:val="009320F1"/>
    <w:rsid w:val="00932F63"/>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A9A"/>
    <w:rsid w:val="00985C0A"/>
    <w:rsid w:val="009931E7"/>
    <w:rsid w:val="009935E2"/>
    <w:rsid w:val="00995272"/>
    <w:rsid w:val="009A1B54"/>
    <w:rsid w:val="009A2F61"/>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2683"/>
    <w:rsid w:val="009F3BAB"/>
    <w:rsid w:val="009F5D19"/>
    <w:rsid w:val="00A014DF"/>
    <w:rsid w:val="00A0259B"/>
    <w:rsid w:val="00A027E3"/>
    <w:rsid w:val="00A07DC7"/>
    <w:rsid w:val="00A119A7"/>
    <w:rsid w:val="00A13668"/>
    <w:rsid w:val="00A13712"/>
    <w:rsid w:val="00A16A12"/>
    <w:rsid w:val="00A23A1E"/>
    <w:rsid w:val="00A24F07"/>
    <w:rsid w:val="00A25940"/>
    <w:rsid w:val="00A26A12"/>
    <w:rsid w:val="00A407D5"/>
    <w:rsid w:val="00A430B0"/>
    <w:rsid w:val="00A457D0"/>
    <w:rsid w:val="00A476CA"/>
    <w:rsid w:val="00A54644"/>
    <w:rsid w:val="00A556F9"/>
    <w:rsid w:val="00A56021"/>
    <w:rsid w:val="00A56E31"/>
    <w:rsid w:val="00A62793"/>
    <w:rsid w:val="00A62BED"/>
    <w:rsid w:val="00A715DB"/>
    <w:rsid w:val="00A72682"/>
    <w:rsid w:val="00A7280F"/>
    <w:rsid w:val="00A739ED"/>
    <w:rsid w:val="00A75E15"/>
    <w:rsid w:val="00A75FD0"/>
    <w:rsid w:val="00A7765B"/>
    <w:rsid w:val="00A81107"/>
    <w:rsid w:val="00A82D52"/>
    <w:rsid w:val="00A83368"/>
    <w:rsid w:val="00A8704F"/>
    <w:rsid w:val="00A901C5"/>
    <w:rsid w:val="00A90B2F"/>
    <w:rsid w:val="00A91672"/>
    <w:rsid w:val="00A952ED"/>
    <w:rsid w:val="00A959DB"/>
    <w:rsid w:val="00A95D3C"/>
    <w:rsid w:val="00A9666B"/>
    <w:rsid w:val="00AA12C3"/>
    <w:rsid w:val="00AA318D"/>
    <w:rsid w:val="00AA44C5"/>
    <w:rsid w:val="00AA4CA4"/>
    <w:rsid w:val="00AA6314"/>
    <w:rsid w:val="00AB13CD"/>
    <w:rsid w:val="00AB1E9C"/>
    <w:rsid w:val="00AB2443"/>
    <w:rsid w:val="00AB2A1A"/>
    <w:rsid w:val="00AB2FFE"/>
    <w:rsid w:val="00AB4FFB"/>
    <w:rsid w:val="00AB6A08"/>
    <w:rsid w:val="00AB6A15"/>
    <w:rsid w:val="00AB7AC1"/>
    <w:rsid w:val="00AC1347"/>
    <w:rsid w:val="00AC2114"/>
    <w:rsid w:val="00AC25EC"/>
    <w:rsid w:val="00AC6E0A"/>
    <w:rsid w:val="00AD6E72"/>
    <w:rsid w:val="00AD7603"/>
    <w:rsid w:val="00AE4806"/>
    <w:rsid w:val="00AF1C2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0A6F"/>
    <w:rsid w:val="00B4103D"/>
    <w:rsid w:val="00B41DCA"/>
    <w:rsid w:val="00B42581"/>
    <w:rsid w:val="00B42BF4"/>
    <w:rsid w:val="00B454FD"/>
    <w:rsid w:val="00B461CF"/>
    <w:rsid w:val="00B504EF"/>
    <w:rsid w:val="00B5231F"/>
    <w:rsid w:val="00B62A67"/>
    <w:rsid w:val="00B63392"/>
    <w:rsid w:val="00B63B85"/>
    <w:rsid w:val="00B640B6"/>
    <w:rsid w:val="00B64B1A"/>
    <w:rsid w:val="00B717CF"/>
    <w:rsid w:val="00B71F52"/>
    <w:rsid w:val="00B73E4A"/>
    <w:rsid w:val="00B7631E"/>
    <w:rsid w:val="00B77ADB"/>
    <w:rsid w:val="00B858E9"/>
    <w:rsid w:val="00B8694A"/>
    <w:rsid w:val="00B93187"/>
    <w:rsid w:val="00B936B2"/>
    <w:rsid w:val="00B943CC"/>
    <w:rsid w:val="00B97E72"/>
    <w:rsid w:val="00BA5D10"/>
    <w:rsid w:val="00BA5DEA"/>
    <w:rsid w:val="00BA72E9"/>
    <w:rsid w:val="00BB2FF0"/>
    <w:rsid w:val="00BB6967"/>
    <w:rsid w:val="00BC087E"/>
    <w:rsid w:val="00BC2A21"/>
    <w:rsid w:val="00BC2C73"/>
    <w:rsid w:val="00BC3A79"/>
    <w:rsid w:val="00BC64DF"/>
    <w:rsid w:val="00BD0D26"/>
    <w:rsid w:val="00BD1C03"/>
    <w:rsid w:val="00BD2ADD"/>
    <w:rsid w:val="00BD41D3"/>
    <w:rsid w:val="00BD70A6"/>
    <w:rsid w:val="00BD742D"/>
    <w:rsid w:val="00BE0D46"/>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368F2"/>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A01"/>
    <w:rsid w:val="00C71BDE"/>
    <w:rsid w:val="00C743C1"/>
    <w:rsid w:val="00C74FEC"/>
    <w:rsid w:val="00C82F76"/>
    <w:rsid w:val="00C86F16"/>
    <w:rsid w:val="00C92035"/>
    <w:rsid w:val="00C92C03"/>
    <w:rsid w:val="00C93A93"/>
    <w:rsid w:val="00C95607"/>
    <w:rsid w:val="00C957E3"/>
    <w:rsid w:val="00C976BB"/>
    <w:rsid w:val="00CA02AC"/>
    <w:rsid w:val="00CA1D8C"/>
    <w:rsid w:val="00CA3D59"/>
    <w:rsid w:val="00CA7113"/>
    <w:rsid w:val="00CA7CE4"/>
    <w:rsid w:val="00CB0488"/>
    <w:rsid w:val="00CB05C3"/>
    <w:rsid w:val="00CB3B61"/>
    <w:rsid w:val="00CB4B6F"/>
    <w:rsid w:val="00CB4BC8"/>
    <w:rsid w:val="00CB5A4B"/>
    <w:rsid w:val="00CB7E48"/>
    <w:rsid w:val="00CD04B0"/>
    <w:rsid w:val="00CD2CBF"/>
    <w:rsid w:val="00CD39C2"/>
    <w:rsid w:val="00CD6F53"/>
    <w:rsid w:val="00CE018A"/>
    <w:rsid w:val="00CE1F4D"/>
    <w:rsid w:val="00CE5D75"/>
    <w:rsid w:val="00CE6882"/>
    <w:rsid w:val="00CF2983"/>
    <w:rsid w:val="00CF3E1E"/>
    <w:rsid w:val="00CF6542"/>
    <w:rsid w:val="00D0185C"/>
    <w:rsid w:val="00D0496D"/>
    <w:rsid w:val="00D11EE1"/>
    <w:rsid w:val="00D14CE9"/>
    <w:rsid w:val="00D15D55"/>
    <w:rsid w:val="00D16ECC"/>
    <w:rsid w:val="00D176A1"/>
    <w:rsid w:val="00D267DF"/>
    <w:rsid w:val="00D302B6"/>
    <w:rsid w:val="00D31291"/>
    <w:rsid w:val="00D3389C"/>
    <w:rsid w:val="00D356AD"/>
    <w:rsid w:val="00D3639C"/>
    <w:rsid w:val="00D3699B"/>
    <w:rsid w:val="00D377B0"/>
    <w:rsid w:val="00D4395A"/>
    <w:rsid w:val="00D45F82"/>
    <w:rsid w:val="00D46488"/>
    <w:rsid w:val="00D465BA"/>
    <w:rsid w:val="00D46DDE"/>
    <w:rsid w:val="00D52B33"/>
    <w:rsid w:val="00D534A0"/>
    <w:rsid w:val="00D5412C"/>
    <w:rsid w:val="00D60348"/>
    <w:rsid w:val="00D612A8"/>
    <w:rsid w:val="00D62460"/>
    <w:rsid w:val="00D63701"/>
    <w:rsid w:val="00D64B5B"/>
    <w:rsid w:val="00D74711"/>
    <w:rsid w:val="00D77B2A"/>
    <w:rsid w:val="00D81408"/>
    <w:rsid w:val="00D8483A"/>
    <w:rsid w:val="00D86275"/>
    <w:rsid w:val="00D9234A"/>
    <w:rsid w:val="00D93C2D"/>
    <w:rsid w:val="00D9647C"/>
    <w:rsid w:val="00DA1B1A"/>
    <w:rsid w:val="00DA1DA7"/>
    <w:rsid w:val="00DA2000"/>
    <w:rsid w:val="00DA22CC"/>
    <w:rsid w:val="00DA308A"/>
    <w:rsid w:val="00DA4B7A"/>
    <w:rsid w:val="00DB0807"/>
    <w:rsid w:val="00DB106B"/>
    <w:rsid w:val="00DB2901"/>
    <w:rsid w:val="00DB553A"/>
    <w:rsid w:val="00DB6D79"/>
    <w:rsid w:val="00DC4D82"/>
    <w:rsid w:val="00DD1AAC"/>
    <w:rsid w:val="00DD5464"/>
    <w:rsid w:val="00DD7B1F"/>
    <w:rsid w:val="00DE0935"/>
    <w:rsid w:val="00DE4A93"/>
    <w:rsid w:val="00DE4B68"/>
    <w:rsid w:val="00DF2F19"/>
    <w:rsid w:val="00DF391A"/>
    <w:rsid w:val="00E00368"/>
    <w:rsid w:val="00E041EA"/>
    <w:rsid w:val="00E06AF3"/>
    <w:rsid w:val="00E12060"/>
    <w:rsid w:val="00E1288E"/>
    <w:rsid w:val="00E13A8B"/>
    <w:rsid w:val="00E15183"/>
    <w:rsid w:val="00E1536A"/>
    <w:rsid w:val="00E15726"/>
    <w:rsid w:val="00E15EF5"/>
    <w:rsid w:val="00E16F1A"/>
    <w:rsid w:val="00E2185C"/>
    <w:rsid w:val="00E21918"/>
    <w:rsid w:val="00E236D1"/>
    <w:rsid w:val="00E2428F"/>
    <w:rsid w:val="00E25A27"/>
    <w:rsid w:val="00E25A4D"/>
    <w:rsid w:val="00E26149"/>
    <w:rsid w:val="00E26CB2"/>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0642"/>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305D"/>
    <w:rsid w:val="00EB410F"/>
    <w:rsid w:val="00EB73F5"/>
    <w:rsid w:val="00EC06E1"/>
    <w:rsid w:val="00EC13C3"/>
    <w:rsid w:val="00EC2163"/>
    <w:rsid w:val="00ED2306"/>
    <w:rsid w:val="00ED333E"/>
    <w:rsid w:val="00ED5107"/>
    <w:rsid w:val="00ED5B6E"/>
    <w:rsid w:val="00EE22DF"/>
    <w:rsid w:val="00EE243E"/>
    <w:rsid w:val="00EE33BF"/>
    <w:rsid w:val="00EE5807"/>
    <w:rsid w:val="00EE71D8"/>
    <w:rsid w:val="00EE7DFD"/>
    <w:rsid w:val="00EF204E"/>
    <w:rsid w:val="00EF290F"/>
    <w:rsid w:val="00EF754E"/>
    <w:rsid w:val="00F0008C"/>
    <w:rsid w:val="00F10276"/>
    <w:rsid w:val="00F11651"/>
    <w:rsid w:val="00F12277"/>
    <w:rsid w:val="00F1498E"/>
    <w:rsid w:val="00F14ED8"/>
    <w:rsid w:val="00F17CEF"/>
    <w:rsid w:val="00F2373F"/>
    <w:rsid w:val="00F24109"/>
    <w:rsid w:val="00F270CF"/>
    <w:rsid w:val="00F344E3"/>
    <w:rsid w:val="00F4205E"/>
    <w:rsid w:val="00F47D15"/>
    <w:rsid w:val="00F47DD9"/>
    <w:rsid w:val="00F47E1B"/>
    <w:rsid w:val="00F50735"/>
    <w:rsid w:val="00F5101C"/>
    <w:rsid w:val="00F52666"/>
    <w:rsid w:val="00F532CF"/>
    <w:rsid w:val="00F57FE2"/>
    <w:rsid w:val="00F635A3"/>
    <w:rsid w:val="00F638BC"/>
    <w:rsid w:val="00F6526F"/>
    <w:rsid w:val="00F71155"/>
    <w:rsid w:val="00F72A4C"/>
    <w:rsid w:val="00F749BC"/>
    <w:rsid w:val="00F76EC5"/>
    <w:rsid w:val="00F77BCE"/>
    <w:rsid w:val="00F82285"/>
    <w:rsid w:val="00F82B24"/>
    <w:rsid w:val="00F83A12"/>
    <w:rsid w:val="00F858E3"/>
    <w:rsid w:val="00F86543"/>
    <w:rsid w:val="00F93BC0"/>
    <w:rsid w:val="00FA14BF"/>
    <w:rsid w:val="00FA4536"/>
    <w:rsid w:val="00FA5F67"/>
    <w:rsid w:val="00FA7967"/>
    <w:rsid w:val="00FB0EA1"/>
    <w:rsid w:val="00FB39C3"/>
    <w:rsid w:val="00FB537F"/>
    <w:rsid w:val="00FB7BDF"/>
    <w:rsid w:val="00FC10A5"/>
    <w:rsid w:val="00FC1ADC"/>
    <w:rsid w:val="00FC2F16"/>
    <w:rsid w:val="00FC5CC6"/>
    <w:rsid w:val="00FC749A"/>
    <w:rsid w:val="00FD1101"/>
    <w:rsid w:val="00FD270F"/>
    <w:rsid w:val="00FD527F"/>
    <w:rsid w:val="00FD5A59"/>
    <w:rsid w:val="00FD5AC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38140"/>
  <w15:docId w15:val="{4267B9C3-9BF5-4A6D-BFCA-7E448F440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EB305D"/>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managing-sec-obligations-and-the-consumer-s-right-to-refuse-a-smart-mete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Giblin\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2281D4DA544CABA8EF6BBBBB3BCBE2"/>
        <w:category>
          <w:name w:val="General"/>
          <w:gallery w:val="placeholder"/>
        </w:category>
        <w:types>
          <w:type w:val="bbPlcHdr"/>
        </w:types>
        <w:behaviors>
          <w:behavior w:val="content"/>
        </w:behaviors>
        <w:guid w:val="{DA277BDC-5E2C-4059-BAB6-0A4E3DD79F42}"/>
      </w:docPartPr>
      <w:docPartBody>
        <w:p w:rsidR="003D0884" w:rsidRDefault="009931E4" w:rsidP="009931E4">
          <w:pPr>
            <w:pStyle w:val="C52281D4DA544CABA8EF6BBBBB3BCBE23"/>
          </w:pPr>
          <w:r w:rsidRPr="004F77A6">
            <w:rPr>
              <w:rStyle w:val="PlaceholderText"/>
            </w:rPr>
            <w:t xml:space="preserve">Click </w:t>
          </w:r>
          <w:r>
            <w:rPr>
              <w:rStyle w:val="PlaceholderText"/>
            </w:rPr>
            <w:t>and insert your name</w:t>
          </w:r>
        </w:p>
      </w:docPartBody>
    </w:docPart>
    <w:docPart>
      <w:docPartPr>
        <w:name w:val="A9A7E8ECB03C4193A2A1AF2372CFCAD6"/>
        <w:category>
          <w:name w:val="General"/>
          <w:gallery w:val="placeholder"/>
        </w:category>
        <w:types>
          <w:type w:val="bbPlcHdr"/>
        </w:types>
        <w:behaviors>
          <w:behavior w:val="content"/>
        </w:behaviors>
        <w:guid w:val="{F5C950C1-82C4-4BDD-8AAC-E993AAD387C5}"/>
      </w:docPartPr>
      <w:docPartBody>
        <w:p w:rsidR="003D0884" w:rsidRDefault="009931E4" w:rsidP="009931E4">
          <w:pPr>
            <w:pStyle w:val="A9A7E8ECB03C4193A2A1AF2372CFCAD63"/>
          </w:pPr>
          <w:r w:rsidRPr="004F77A6">
            <w:rPr>
              <w:rStyle w:val="PlaceholderText"/>
            </w:rPr>
            <w:t xml:space="preserve">Click </w:t>
          </w:r>
          <w:r>
            <w:rPr>
              <w:rStyle w:val="PlaceholderText"/>
            </w:rPr>
            <w:t>and insert the name of the organisation you are responding for</w:t>
          </w:r>
        </w:p>
      </w:docPartBody>
    </w:docPart>
    <w:docPart>
      <w:docPartPr>
        <w:name w:val="BA5874B41BC140F8A8A70DA357BCE9CD"/>
        <w:category>
          <w:name w:val="General"/>
          <w:gallery w:val="placeholder"/>
        </w:category>
        <w:types>
          <w:type w:val="bbPlcHdr"/>
        </w:types>
        <w:behaviors>
          <w:behavior w:val="content"/>
        </w:behaviors>
        <w:guid w:val="{D8835C0F-0383-4023-A792-CAFE8FE1C9E0}"/>
      </w:docPartPr>
      <w:docPartBody>
        <w:p w:rsidR="003D0884" w:rsidRDefault="009931E4" w:rsidP="009931E4">
          <w:pPr>
            <w:pStyle w:val="BA5874B41BC140F8A8A70DA357BCE9CD3"/>
          </w:pPr>
          <w:r w:rsidRPr="004F77A6">
            <w:rPr>
              <w:rStyle w:val="PlaceholderText"/>
            </w:rPr>
            <w:t xml:space="preserve">Click </w:t>
          </w:r>
          <w:r>
            <w:rPr>
              <w:rStyle w:val="PlaceholderText"/>
            </w:rPr>
            <w:t>and insert a phone number we can call you on with any queries</w:t>
          </w:r>
        </w:p>
      </w:docPartBody>
    </w:docPart>
    <w:docPart>
      <w:docPartPr>
        <w:name w:val="14ED6868C08743368AA58DE765ABE60C"/>
        <w:category>
          <w:name w:val="General"/>
          <w:gallery w:val="placeholder"/>
        </w:category>
        <w:types>
          <w:type w:val="bbPlcHdr"/>
        </w:types>
        <w:behaviors>
          <w:behavior w:val="content"/>
        </w:behaviors>
        <w:guid w:val="{91E12253-A3F6-45B0-9429-D2F42AE295F4}"/>
      </w:docPartPr>
      <w:docPartBody>
        <w:p w:rsidR="003D0884" w:rsidRDefault="009931E4" w:rsidP="009931E4">
          <w:pPr>
            <w:pStyle w:val="14ED6868C08743368AA58DE765ABE60C3"/>
          </w:pPr>
          <w:r w:rsidRPr="004F77A6">
            <w:rPr>
              <w:rStyle w:val="PlaceholderText"/>
            </w:rPr>
            <w:t>C</w:t>
          </w:r>
          <w:r>
            <w:rPr>
              <w:rStyle w:val="PlaceholderText"/>
            </w:rPr>
            <w:t>lick and select your Party Category</w:t>
          </w:r>
        </w:p>
      </w:docPartBody>
    </w:docPart>
    <w:docPart>
      <w:docPartPr>
        <w:name w:val="FB784B09138B433599D8936893FE2C5E"/>
        <w:category>
          <w:name w:val="General"/>
          <w:gallery w:val="placeholder"/>
        </w:category>
        <w:types>
          <w:type w:val="bbPlcHdr"/>
        </w:types>
        <w:behaviors>
          <w:behavior w:val="content"/>
        </w:behaviors>
        <w:guid w:val="{0EF49538-F44B-4A4F-BAB2-5A406C29789B}"/>
      </w:docPartPr>
      <w:docPartBody>
        <w:p w:rsidR="003D0884" w:rsidRDefault="009931E4" w:rsidP="009931E4">
          <w:pPr>
            <w:pStyle w:val="FB784B09138B433599D8936893FE2C5E3"/>
          </w:pPr>
          <w:r w:rsidRPr="004F77A6">
            <w:rPr>
              <w:rStyle w:val="PlaceholderText"/>
            </w:rPr>
            <w:t xml:space="preserve">Click </w:t>
          </w:r>
          <w:r>
            <w:rPr>
              <w:rStyle w:val="PlaceholderText"/>
            </w:rPr>
            <w:t>and insert the name(s) of any SEC Parties you are responding for</w:t>
          </w:r>
        </w:p>
      </w:docPartBody>
    </w:docPart>
    <w:docPart>
      <w:docPartPr>
        <w:name w:val="3BD080CF0A884727BF9F0D584D5E93CD"/>
        <w:category>
          <w:name w:val="General"/>
          <w:gallery w:val="placeholder"/>
        </w:category>
        <w:types>
          <w:type w:val="bbPlcHdr"/>
        </w:types>
        <w:behaviors>
          <w:behavior w:val="content"/>
        </w:behaviors>
        <w:guid w:val="{99F1E4A6-E1BA-455D-A624-ED9B72934311}"/>
      </w:docPartPr>
      <w:docPartBody>
        <w:p w:rsidR="003D0884" w:rsidRDefault="009931E4" w:rsidP="009931E4">
          <w:pPr>
            <w:pStyle w:val="3BD080CF0A884727BF9F0D584D5E93CD3"/>
          </w:pPr>
          <w:r w:rsidRPr="004F77A6">
            <w:rPr>
              <w:rStyle w:val="PlaceholderText"/>
            </w:rPr>
            <w:t>C</w:t>
          </w:r>
          <w:r>
            <w:rPr>
              <w:rStyle w:val="PlaceholderText"/>
            </w:rPr>
            <w:t>lick and select your response</w:t>
          </w:r>
        </w:p>
      </w:docPartBody>
    </w:docPart>
    <w:docPart>
      <w:docPartPr>
        <w:name w:val="72F00ED4C43C49A2BE599528EB7C1B2D"/>
        <w:category>
          <w:name w:val="General"/>
          <w:gallery w:val="placeholder"/>
        </w:category>
        <w:types>
          <w:type w:val="bbPlcHdr"/>
        </w:types>
        <w:behaviors>
          <w:behavior w:val="content"/>
        </w:behaviors>
        <w:guid w:val="{8648188C-F430-4F04-A46C-9DD2DD769EC2}"/>
      </w:docPartPr>
      <w:docPartBody>
        <w:p w:rsidR="003D0884" w:rsidRDefault="009931E4" w:rsidP="009931E4">
          <w:pPr>
            <w:pStyle w:val="72F00ED4C43C49A2BE599528EB7C1B2D3"/>
          </w:pPr>
          <w:r w:rsidRPr="004F77A6">
            <w:rPr>
              <w:rStyle w:val="PlaceholderText"/>
            </w:rPr>
            <w:t>C</w:t>
          </w:r>
          <w:r>
            <w:rPr>
              <w:rStyle w:val="PlaceholderText"/>
            </w:rPr>
            <w:t>lick and select your response</w:t>
          </w:r>
        </w:p>
      </w:docPartBody>
    </w:docPart>
    <w:docPart>
      <w:docPartPr>
        <w:name w:val="EB963155239B46008D13CE496513DD5F"/>
        <w:category>
          <w:name w:val="General"/>
          <w:gallery w:val="placeholder"/>
        </w:category>
        <w:types>
          <w:type w:val="bbPlcHdr"/>
        </w:types>
        <w:behaviors>
          <w:behavior w:val="content"/>
        </w:behaviors>
        <w:guid w:val="{212BC764-5BB0-42AB-B68C-DAFCBFA2FA7D}"/>
      </w:docPartPr>
      <w:docPartBody>
        <w:p w:rsidR="003D0884" w:rsidRDefault="009931E4" w:rsidP="009931E4">
          <w:pPr>
            <w:pStyle w:val="EB963155239B46008D13CE496513DD5F3"/>
          </w:pPr>
          <w:r w:rsidRPr="004F77A6">
            <w:rPr>
              <w:rStyle w:val="PlaceholderText"/>
            </w:rPr>
            <w:t xml:space="preserve">Click </w:t>
          </w:r>
          <w:r>
            <w:rPr>
              <w:rStyle w:val="PlaceholderText"/>
            </w:rPr>
            <w:t>and insert the rationale for your response</w:t>
          </w:r>
        </w:p>
      </w:docPartBody>
    </w:docPart>
    <w:docPart>
      <w:docPartPr>
        <w:name w:val="729CC04C8C024592A13A638FBBD265D8"/>
        <w:category>
          <w:name w:val="General"/>
          <w:gallery w:val="placeholder"/>
        </w:category>
        <w:types>
          <w:type w:val="bbPlcHdr"/>
        </w:types>
        <w:behaviors>
          <w:behavior w:val="content"/>
        </w:behaviors>
        <w:guid w:val="{DCBA469A-C242-4231-8593-EC134F526F9A}"/>
      </w:docPartPr>
      <w:docPartBody>
        <w:p w:rsidR="003D0884" w:rsidRDefault="009931E4" w:rsidP="009931E4">
          <w:pPr>
            <w:pStyle w:val="729CC04C8C024592A13A638FBBD265D83"/>
          </w:pPr>
          <w:r w:rsidRPr="004F77A6">
            <w:rPr>
              <w:rStyle w:val="PlaceholderText"/>
            </w:rPr>
            <w:t>C</w:t>
          </w:r>
          <w:r>
            <w:rPr>
              <w:rStyle w:val="PlaceholderText"/>
            </w:rPr>
            <w:t>lick and select your response</w:t>
          </w:r>
        </w:p>
      </w:docPartBody>
    </w:docPart>
    <w:docPart>
      <w:docPartPr>
        <w:name w:val="108BCA9EAD284087AD5A8211FB3E6D46"/>
        <w:category>
          <w:name w:val="General"/>
          <w:gallery w:val="placeholder"/>
        </w:category>
        <w:types>
          <w:type w:val="bbPlcHdr"/>
        </w:types>
        <w:behaviors>
          <w:behavior w:val="content"/>
        </w:behaviors>
        <w:guid w:val="{58F490BF-C340-467D-AE40-5D4159B11881}"/>
      </w:docPartPr>
      <w:docPartBody>
        <w:p w:rsidR="003D0884" w:rsidRDefault="009931E4" w:rsidP="009931E4">
          <w:pPr>
            <w:pStyle w:val="108BCA9EAD284087AD5A8211FB3E6D463"/>
          </w:pPr>
          <w:r w:rsidRPr="004F77A6">
            <w:rPr>
              <w:rStyle w:val="PlaceholderText"/>
            </w:rPr>
            <w:t xml:space="preserve">Click </w:t>
          </w:r>
          <w:r>
            <w:rPr>
              <w:rStyle w:val="PlaceholderText"/>
            </w:rPr>
            <w:t>and insert the rationale for your response</w:t>
          </w:r>
        </w:p>
      </w:docPartBody>
    </w:docPart>
    <w:docPart>
      <w:docPartPr>
        <w:name w:val="B4E6729AC9044DEC96C09A8CC7A56DE6"/>
        <w:category>
          <w:name w:val="General"/>
          <w:gallery w:val="placeholder"/>
        </w:category>
        <w:types>
          <w:type w:val="bbPlcHdr"/>
        </w:types>
        <w:behaviors>
          <w:behavior w:val="content"/>
        </w:behaviors>
        <w:guid w:val="{ECD9016C-9827-45EB-9876-4A462066E53A}"/>
      </w:docPartPr>
      <w:docPartBody>
        <w:p w:rsidR="003D0884" w:rsidRDefault="009931E4" w:rsidP="009931E4">
          <w:pPr>
            <w:pStyle w:val="B4E6729AC9044DEC96C09A8CC7A56DE63"/>
          </w:pPr>
          <w:r w:rsidRPr="004F77A6">
            <w:rPr>
              <w:rStyle w:val="PlaceholderText"/>
            </w:rPr>
            <w:t>C</w:t>
          </w:r>
          <w:r>
            <w:rPr>
              <w:rStyle w:val="PlaceholderText"/>
            </w:rPr>
            <w:t>lick and select your response</w:t>
          </w:r>
        </w:p>
      </w:docPartBody>
    </w:docPart>
    <w:docPart>
      <w:docPartPr>
        <w:name w:val="EA44B4F212864D2A9CB7895CE2506198"/>
        <w:category>
          <w:name w:val="General"/>
          <w:gallery w:val="placeholder"/>
        </w:category>
        <w:types>
          <w:type w:val="bbPlcHdr"/>
        </w:types>
        <w:behaviors>
          <w:behavior w:val="content"/>
        </w:behaviors>
        <w:guid w:val="{0B737116-520F-45FA-904B-606CA6015A2F}"/>
      </w:docPartPr>
      <w:docPartBody>
        <w:p w:rsidR="003D0884" w:rsidRDefault="009931E4" w:rsidP="009931E4">
          <w:pPr>
            <w:pStyle w:val="EA44B4F212864D2A9CB7895CE25061983"/>
          </w:pPr>
          <w:r w:rsidRPr="004F77A6">
            <w:rPr>
              <w:rStyle w:val="PlaceholderText"/>
            </w:rPr>
            <w:t xml:space="preserve">Click </w:t>
          </w:r>
          <w:r>
            <w:rPr>
              <w:rStyle w:val="PlaceholderText"/>
            </w:rPr>
            <w:t>and insert the rationale for your response</w:t>
          </w:r>
        </w:p>
      </w:docPartBody>
    </w:docPart>
    <w:docPart>
      <w:docPartPr>
        <w:name w:val="4EAE418CF89E487A9458176C3306E9F3"/>
        <w:category>
          <w:name w:val="General"/>
          <w:gallery w:val="placeholder"/>
        </w:category>
        <w:types>
          <w:type w:val="bbPlcHdr"/>
        </w:types>
        <w:behaviors>
          <w:behavior w:val="content"/>
        </w:behaviors>
        <w:guid w:val="{7B043FA7-7D15-49B3-BADC-4757484466B9}"/>
      </w:docPartPr>
      <w:docPartBody>
        <w:p w:rsidR="003D0884" w:rsidRDefault="009931E4" w:rsidP="009931E4">
          <w:pPr>
            <w:pStyle w:val="4EAE418CF89E487A9458176C3306E9F33"/>
          </w:pPr>
          <w:r w:rsidRPr="004F77A6">
            <w:rPr>
              <w:rStyle w:val="PlaceholderText"/>
            </w:rPr>
            <w:t xml:space="preserve">Click </w:t>
          </w:r>
          <w:r>
            <w:rPr>
              <w:rStyle w:val="PlaceholderText"/>
            </w:rPr>
            <w:t>and insert the rationale for your response</w:t>
          </w:r>
        </w:p>
      </w:docPartBody>
    </w:docPart>
    <w:docPart>
      <w:docPartPr>
        <w:name w:val="1AAC5C3AB8EB416B943EB5BA5D9C0075"/>
        <w:category>
          <w:name w:val="General"/>
          <w:gallery w:val="placeholder"/>
        </w:category>
        <w:types>
          <w:type w:val="bbPlcHdr"/>
        </w:types>
        <w:behaviors>
          <w:behavior w:val="content"/>
        </w:behaviors>
        <w:guid w:val="{64A48060-93E1-4E46-8BB3-EA43062CAE2F}"/>
      </w:docPartPr>
      <w:docPartBody>
        <w:p w:rsidR="003D0884" w:rsidRDefault="009931E4" w:rsidP="009931E4">
          <w:pPr>
            <w:pStyle w:val="1AAC5C3AB8EB416B943EB5BA5D9C00753"/>
          </w:pPr>
          <w:r w:rsidRPr="004F77A6">
            <w:rPr>
              <w:rStyle w:val="PlaceholderText"/>
            </w:rPr>
            <w:t xml:space="preserve">Click </w:t>
          </w:r>
          <w:r>
            <w:rPr>
              <w:rStyle w:val="PlaceholderText"/>
            </w:rPr>
            <w:t>and insert your required lead time</w:t>
          </w:r>
        </w:p>
      </w:docPartBody>
    </w:docPart>
    <w:docPart>
      <w:docPartPr>
        <w:name w:val="BB88287162044D2D8AD750248BBD354B"/>
        <w:category>
          <w:name w:val="General"/>
          <w:gallery w:val="placeholder"/>
        </w:category>
        <w:types>
          <w:type w:val="bbPlcHdr"/>
        </w:types>
        <w:behaviors>
          <w:behavior w:val="content"/>
        </w:behaviors>
        <w:guid w:val="{C9E04544-5CCF-462A-8E75-D9C90A578BFE}"/>
      </w:docPartPr>
      <w:docPartBody>
        <w:p w:rsidR="003D0884" w:rsidRDefault="009931E4" w:rsidP="009931E4">
          <w:pPr>
            <w:pStyle w:val="BB88287162044D2D8AD750248BBD354B3"/>
          </w:pPr>
          <w:r w:rsidRPr="004F77A6">
            <w:rPr>
              <w:rStyle w:val="PlaceholderText"/>
            </w:rPr>
            <w:t xml:space="preserve">Click </w:t>
          </w:r>
          <w:r>
            <w:rPr>
              <w:rStyle w:val="PlaceholderText"/>
            </w:rPr>
            <w:t>and insert the rationale for your response</w:t>
          </w:r>
        </w:p>
      </w:docPartBody>
    </w:docPart>
    <w:docPart>
      <w:docPartPr>
        <w:name w:val="58551C956986494391F061C51C64A60A"/>
        <w:category>
          <w:name w:val="General"/>
          <w:gallery w:val="placeholder"/>
        </w:category>
        <w:types>
          <w:type w:val="bbPlcHdr"/>
        </w:types>
        <w:behaviors>
          <w:behavior w:val="content"/>
        </w:behaviors>
        <w:guid w:val="{A14CE76E-3913-4321-BA22-34C6E99CF602}"/>
      </w:docPartPr>
      <w:docPartBody>
        <w:p w:rsidR="003D0884" w:rsidRDefault="009931E4" w:rsidP="009931E4">
          <w:pPr>
            <w:pStyle w:val="58551C956986494391F061C51C64A60A3"/>
          </w:pPr>
          <w:r w:rsidRPr="004F77A6">
            <w:rPr>
              <w:rStyle w:val="PlaceholderText"/>
            </w:rPr>
            <w:t>C</w:t>
          </w:r>
          <w:r>
            <w:rPr>
              <w:rStyle w:val="PlaceholderText"/>
            </w:rPr>
            <w:t>lick and select your response</w:t>
          </w:r>
        </w:p>
      </w:docPartBody>
    </w:docPart>
    <w:docPart>
      <w:docPartPr>
        <w:name w:val="294D8D2490C8402CBE0672E71B51C24A"/>
        <w:category>
          <w:name w:val="General"/>
          <w:gallery w:val="placeholder"/>
        </w:category>
        <w:types>
          <w:type w:val="bbPlcHdr"/>
        </w:types>
        <w:behaviors>
          <w:behavior w:val="content"/>
        </w:behaviors>
        <w:guid w:val="{81A3CFFD-3C86-4CBF-9B9D-9A49BF44C3F9}"/>
      </w:docPartPr>
      <w:docPartBody>
        <w:p w:rsidR="003D0884" w:rsidRDefault="009931E4" w:rsidP="009931E4">
          <w:pPr>
            <w:pStyle w:val="294D8D2490C8402CBE0672E71B51C24A3"/>
          </w:pPr>
          <w:r w:rsidRPr="004F77A6">
            <w:rPr>
              <w:rStyle w:val="PlaceholderText"/>
            </w:rPr>
            <w:t xml:space="preserve">Click </w:t>
          </w:r>
          <w:r>
            <w:rPr>
              <w:rStyle w:val="PlaceholderText"/>
            </w:rPr>
            <w:t>and insert the rationale for your response</w:t>
          </w:r>
        </w:p>
      </w:docPartBody>
    </w:docPart>
    <w:docPart>
      <w:docPartPr>
        <w:name w:val="90C4208629D5494AA191CC82837B766E"/>
        <w:category>
          <w:name w:val="General"/>
          <w:gallery w:val="placeholder"/>
        </w:category>
        <w:types>
          <w:type w:val="bbPlcHdr"/>
        </w:types>
        <w:behaviors>
          <w:behavior w:val="content"/>
        </w:behaviors>
        <w:guid w:val="{38B4F28A-47CE-4E3D-8BB4-A920968054E2}"/>
      </w:docPartPr>
      <w:docPartBody>
        <w:p w:rsidR="003D0884" w:rsidRDefault="009931E4" w:rsidP="009931E4">
          <w:pPr>
            <w:pStyle w:val="90C4208629D5494AA191CC82837B766E3"/>
          </w:pPr>
          <w:r w:rsidRPr="004F77A6">
            <w:rPr>
              <w:rStyle w:val="PlaceholderText"/>
            </w:rPr>
            <w:t>C</w:t>
          </w:r>
          <w:r>
            <w:rPr>
              <w:rStyle w:val="PlaceholderText"/>
            </w:rPr>
            <w:t>lick and select your response</w:t>
          </w:r>
        </w:p>
      </w:docPartBody>
    </w:docPart>
    <w:docPart>
      <w:docPartPr>
        <w:name w:val="E6317181073A4E05BFE1E9F6EF662DB9"/>
        <w:category>
          <w:name w:val="General"/>
          <w:gallery w:val="placeholder"/>
        </w:category>
        <w:types>
          <w:type w:val="bbPlcHdr"/>
        </w:types>
        <w:behaviors>
          <w:behavior w:val="content"/>
        </w:behaviors>
        <w:guid w:val="{4C950C5E-9B63-42FE-BEEF-7DD1EA39060C}"/>
      </w:docPartPr>
      <w:docPartBody>
        <w:p w:rsidR="003D0884" w:rsidRDefault="009931E4" w:rsidP="009931E4">
          <w:pPr>
            <w:pStyle w:val="E6317181073A4E05BFE1E9F6EF662DB93"/>
          </w:pPr>
          <w:r w:rsidRPr="004F77A6">
            <w:rPr>
              <w:rStyle w:val="PlaceholderText"/>
            </w:rPr>
            <w:t xml:space="preserve">Click </w:t>
          </w:r>
          <w:r>
            <w:rPr>
              <w:rStyle w:val="PlaceholderText"/>
            </w:rPr>
            <w:t>and insert the rationale for your response</w:t>
          </w:r>
        </w:p>
      </w:docPartBody>
    </w:docPart>
    <w:docPart>
      <w:docPartPr>
        <w:name w:val="DC68E64F425847549CFA9B1FDD841531"/>
        <w:category>
          <w:name w:val="General"/>
          <w:gallery w:val="placeholder"/>
        </w:category>
        <w:types>
          <w:type w:val="bbPlcHdr"/>
        </w:types>
        <w:behaviors>
          <w:behavior w:val="content"/>
        </w:behaviors>
        <w:guid w:val="{73C8FF25-EEBB-420B-B0BC-995ABA2AA882}"/>
      </w:docPartPr>
      <w:docPartBody>
        <w:p w:rsidR="009931E4" w:rsidRDefault="009931E4" w:rsidP="009931E4">
          <w:pPr>
            <w:pStyle w:val="DC68E64F425847549CFA9B1FDD8415312"/>
          </w:pPr>
          <w:r w:rsidRPr="004F77A6">
            <w:rPr>
              <w:rStyle w:val="PlaceholderText"/>
            </w:rPr>
            <w:t xml:space="preserve">Click </w:t>
          </w:r>
          <w:r>
            <w:rPr>
              <w:rStyle w:val="PlaceholderText"/>
            </w:rPr>
            <w:t>and insert any further comments</w:t>
          </w:r>
        </w:p>
      </w:docPartBody>
    </w:docPart>
    <w:docPart>
      <w:docPartPr>
        <w:name w:val="A255DCEA5233492B8839851CD8777D66"/>
        <w:category>
          <w:name w:val="General"/>
          <w:gallery w:val="placeholder"/>
        </w:category>
        <w:types>
          <w:type w:val="bbPlcHdr"/>
        </w:types>
        <w:behaviors>
          <w:behavior w:val="content"/>
        </w:behaviors>
        <w:guid w:val="{CEFA7D8D-6847-4963-9862-B76E5526A1E4}"/>
      </w:docPartPr>
      <w:docPartBody>
        <w:p w:rsidR="00B16435" w:rsidRDefault="00D36F6B" w:rsidP="00D36F6B">
          <w:pPr>
            <w:pStyle w:val="A255DCEA5233492B8839851CD8777D66"/>
          </w:pPr>
          <w:r w:rsidRPr="004F77A6">
            <w:rPr>
              <w:rStyle w:val="PlaceholderText"/>
            </w:rPr>
            <w:t>C</w:t>
          </w:r>
          <w:r>
            <w:rPr>
              <w:rStyle w:val="PlaceholderText"/>
            </w:rPr>
            <w:t>lick and select your response</w:t>
          </w:r>
        </w:p>
      </w:docPartBody>
    </w:docPart>
    <w:docPart>
      <w:docPartPr>
        <w:name w:val="C930062D6894450DB8399AFDCF7E563E"/>
        <w:category>
          <w:name w:val="General"/>
          <w:gallery w:val="placeholder"/>
        </w:category>
        <w:types>
          <w:type w:val="bbPlcHdr"/>
        </w:types>
        <w:behaviors>
          <w:behavior w:val="content"/>
        </w:behaviors>
        <w:guid w:val="{68B7E3A2-0D1A-4DE8-B4D0-5A7D234D0AAC}"/>
      </w:docPartPr>
      <w:docPartBody>
        <w:p w:rsidR="00B16435" w:rsidRDefault="00D36F6B" w:rsidP="00D36F6B">
          <w:pPr>
            <w:pStyle w:val="C930062D6894450DB8399AFDCF7E563E"/>
          </w:pPr>
          <w:r w:rsidRPr="004F77A6">
            <w:rPr>
              <w:rStyle w:val="PlaceholderText"/>
            </w:rPr>
            <w:t xml:space="preserve">Click </w:t>
          </w:r>
          <w:r>
            <w:rPr>
              <w:rStyle w:val="PlaceholderText"/>
            </w:rPr>
            <w:t>and insert the rationale for your response</w:t>
          </w:r>
        </w:p>
      </w:docPartBody>
    </w:docPart>
    <w:docPart>
      <w:docPartPr>
        <w:name w:val="31E5D49F1A4C40DDAACC196A6F61DE09"/>
        <w:category>
          <w:name w:val="General"/>
          <w:gallery w:val="placeholder"/>
        </w:category>
        <w:types>
          <w:type w:val="bbPlcHdr"/>
        </w:types>
        <w:behaviors>
          <w:behavior w:val="content"/>
        </w:behaviors>
        <w:guid w:val="{9D0F2DCA-CA99-4414-A5A6-C2510897DF88}"/>
      </w:docPartPr>
      <w:docPartBody>
        <w:p w:rsidR="00B16435" w:rsidRDefault="00D36F6B" w:rsidP="00D36F6B">
          <w:pPr>
            <w:pStyle w:val="31E5D49F1A4C40DDAACC196A6F61DE09"/>
          </w:pPr>
          <w:r w:rsidRPr="004F77A6">
            <w:rPr>
              <w:rStyle w:val="PlaceholderText"/>
            </w:rPr>
            <w:t>C</w:t>
          </w:r>
          <w:r>
            <w:rPr>
              <w:rStyle w:val="PlaceholderText"/>
            </w:rPr>
            <w:t>lick and select your response</w:t>
          </w:r>
        </w:p>
      </w:docPartBody>
    </w:docPart>
    <w:docPart>
      <w:docPartPr>
        <w:name w:val="159CFE21F7134D70B0BF2A1B4BF8AC28"/>
        <w:category>
          <w:name w:val="General"/>
          <w:gallery w:val="placeholder"/>
        </w:category>
        <w:types>
          <w:type w:val="bbPlcHdr"/>
        </w:types>
        <w:behaviors>
          <w:behavior w:val="content"/>
        </w:behaviors>
        <w:guid w:val="{D65FA3AF-BE1A-44AD-BA53-6B6AB1A05BD0}"/>
      </w:docPartPr>
      <w:docPartBody>
        <w:p w:rsidR="00B16435" w:rsidRDefault="00D36F6B" w:rsidP="00D36F6B">
          <w:pPr>
            <w:pStyle w:val="159CFE21F7134D70B0BF2A1B4BF8AC28"/>
          </w:pPr>
          <w:r w:rsidRPr="004F77A6">
            <w:rPr>
              <w:rStyle w:val="PlaceholderText"/>
            </w:rPr>
            <w:t xml:space="preserve">Click </w:t>
          </w:r>
          <w:r>
            <w:rPr>
              <w:rStyle w:val="PlaceholderText"/>
            </w:rPr>
            <w:t>and insert the rationale for your response</w:t>
          </w:r>
        </w:p>
      </w:docPartBody>
    </w:docPart>
    <w:docPart>
      <w:docPartPr>
        <w:name w:val="E2C2B6F86203481FBC77EA309C384F9C"/>
        <w:category>
          <w:name w:val="General"/>
          <w:gallery w:val="placeholder"/>
        </w:category>
        <w:types>
          <w:type w:val="bbPlcHdr"/>
        </w:types>
        <w:behaviors>
          <w:behavior w:val="content"/>
        </w:behaviors>
        <w:guid w:val="{DD5398D0-528E-4DFA-9090-DF0C9FC3F564}"/>
      </w:docPartPr>
      <w:docPartBody>
        <w:p w:rsidR="00B16435" w:rsidRDefault="00D36F6B" w:rsidP="00D36F6B">
          <w:pPr>
            <w:pStyle w:val="E2C2B6F86203481FBC77EA309C384F9C"/>
          </w:pPr>
          <w:r w:rsidRPr="004F77A6">
            <w:rPr>
              <w:rStyle w:val="PlaceholderText"/>
            </w:rPr>
            <w:t>C</w:t>
          </w:r>
          <w:r>
            <w:rPr>
              <w:rStyle w:val="PlaceholderText"/>
            </w:rPr>
            <w:t>lick and select your response</w:t>
          </w:r>
        </w:p>
      </w:docPartBody>
    </w:docPart>
    <w:docPart>
      <w:docPartPr>
        <w:name w:val="3B8908D79AB74CD485730E0B722CFE39"/>
        <w:category>
          <w:name w:val="General"/>
          <w:gallery w:val="placeholder"/>
        </w:category>
        <w:types>
          <w:type w:val="bbPlcHdr"/>
        </w:types>
        <w:behaviors>
          <w:behavior w:val="content"/>
        </w:behaviors>
        <w:guid w:val="{E06D5A13-E27A-4D7D-A92F-E97BD8AFBEEC}"/>
      </w:docPartPr>
      <w:docPartBody>
        <w:p w:rsidR="00B16435" w:rsidRDefault="00D36F6B" w:rsidP="00D36F6B">
          <w:pPr>
            <w:pStyle w:val="3B8908D79AB74CD485730E0B722CFE39"/>
          </w:pPr>
          <w:r w:rsidRPr="004F77A6">
            <w:rPr>
              <w:rStyle w:val="PlaceholderText"/>
            </w:rPr>
            <w:t xml:space="preserve">Click </w:t>
          </w:r>
          <w:r>
            <w:rPr>
              <w:rStyle w:val="PlaceholderText"/>
            </w:rPr>
            <w:t>and insert the rationale for your response</w:t>
          </w:r>
        </w:p>
      </w:docPartBody>
    </w:docPart>
    <w:docPart>
      <w:docPartPr>
        <w:name w:val="F5D8A34C70934C618CE4A5A15146D96A"/>
        <w:category>
          <w:name w:val="General"/>
          <w:gallery w:val="placeholder"/>
        </w:category>
        <w:types>
          <w:type w:val="bbPlcHdr"/>
        </w:types>
        <w:behaviors>
          <w:behavior w:val="content"/>
        </w:behaviors>
        <w:guid w:val="{CB8A1965-A173-46D4-98A2-F489447D8109}"/>
      </w:docPartPr>
      <w:docPartBody>
        <w:p w:rsidR="00B16435" w:rsidRDefault="00D36F6B" w:rsidP="00D36F6B">
          <w:pPr>
            <w:pStyle w:val="F5D8A34C70934C618CE4A5A15146D96A"/>
          </w:pPr>
          <w:r w:rsidRPr="004F77A6">
            <w:rPr>
              <w:rStyle w:val="PlaceholderText"/>
            </w:rPr>
            <w:t>C</w:t>
          </w:r>
          <w:r>
            <w:rPr>
              <w:rStyle w:val="PlaceholderText"/>
            </w:rPr>
            <w:t>lick and select your response</w:t>
          </w:r>
        </w:p>
      </w:docPartBody>
    </w:docPart>
    <w:docPart>
      <w:docPartPr>
        <w:name w:val="7E1F235DF6BA4F01AF0EE64DC74988AC"/>
        <w:category>
          <w:name w:val="General"/>
          <w:gallery w:val="placeholder"/>
        </w:category>
        <w:types>
          <w:type w:val="bbPlcHdr"/>
        </w:types>
        <w:behaviors>
          <w:behavior w:val="content"/>
        </w:behaviors>
        <w:guid w:val="{ABADBE00-DCB0-42A1-9A67-177A35999F74}"/>
      </w:docPartPr>
      <w:docPartBody>
        <w:p w:rsidR="00B16435" w:rsidRDefault="00D36F6B" w:rsidP="00D36F6B">
          <w:pPr>
            <w:pStyle w:val="7E1F235DF6BA4F01AF0EE64DC74988AC"/>
          </w:pPr>
          <w:r w:rsidRPr="004F77A6">
            <w:rPr>
              <w:rStyle w:val="PlaceholderText"/>
            </w:rPr>
            <w:t xml:space="preserve">Click </w:t>
          </w:r>
          <w:r>
            <w:rPr>
              <w:rStyle w:val="PlaceholderText"/>
            </w:rPr>
            <w:t>and insert the rationale for your response</w:t>
          </w:r>
        </w:p>
      </w:docPartBody>
    </w:docPart>
    <w:docPart>
      <w:docPartPr>
        <w:name w:val="A40BA8A621AC4FE5AA16D8379E1C318F"/>
        <w:category>
          <w:name w:val="General"/>
          <w:gallery w:val="placeholder"/>
        </w:category>
        <w:types>
          <w:type w:val="bbPlcHdr"/>
        </w:types>
        <w:behaviors>
          <w:behavior w:val="content"/>
        </w:behaviors>
        <w:guid w:val="{EB2E214F-A421-422B-9E19-442BC88AA3B1}"/>
      </w:docPartPr>
      <w:docPartBody>
        <w:p w:rsidR="00B16435" w:rsidRDefault="00D36F6B" w:rsidP="00D36F6B">
          <w:pPr>
            <w:pStyle w:val="A40BA8A621AC4FE5AA16D8379E1C318F"/>
          </w:pPr>
          <w:r w:rsidRPr="004F77A6">
            <w:rPr>
              <w:rStyle w:val="PlaceholderText"/>
            </w:rPr>
            <w:t xml:space="preserve">Click </w:t>
          </w:r>
          <w:r>
            <w:rPr>
              <w:rStyle w:val="PlaceholderText"/>
            </w:rPr>
            <w:t>and insert your required lead time</w:t>
          </w:r>
        </w:p>
      </w:docPartBody>
    </w:docPart>
    <w:docPart>
      <w:docPartPr>
        <w:name w:val="EBED8112745E46B1BBB367524E37D0A8"/>
        <w:category>
          <w:name w:val="General"/>
          <w:gallery w:val="placeholder"/>
        </w:category>
        <w:types>
          <w:type w:val="bbPlcHdr"/>
        </w:types>
        <w:behaviors>
          <w:behavior w:val="content"/>
        </w:behaviors>
        <w:guid w:val="{ABD32ED1-F06C-42AD-8393-8A07F80BB3C0}"/>
      </w:docPartPr>
      <w:docPartBody>
        <w:p w:rsidR="00B16435" w:rsidRDefault="00D36F6B" w:rsidP="00D36F6B">
          <w:pPr>
            <w:pStyle w:val="EBED8112745E46B1BBB367524E37D0A8"/>
          </w:pPr>
          <w:r w:rsidRPr="004F77A6">
            <w:rPr>
              <w:rStyle w:val="PlaceholderText"/>
            </w:rPr>
            <w:t xml:space="preserve">Click </w:t>
          </w:r>
          <w:r>
            <w:rPr>
              <w:rStyle w:val="PlaceholderText"/>
            </w:rPr>
            <w:t>and insert the rationale for your response</w:t>
          </w:r>
        </w:p>
      </w:docPartBody>
    </w:docPart>
    <w:docPart>
      <w:docPartPr>
        <w:name w:val="5558708099A74C03AB59E0AB961F31F6"/>
        <w:category>
          <w:name w:val="General"/>
          <w:gallery w:val="placeholder"/>
        </w:category>
        <w:types>
          <w:type w:val="bbPlcHdr"/>
        </w:types>
        <w:behaviors>
          <w:behavior w:val="content"/>
        </w:behaviors>
        <w:guid w:val="{394DCEE6-2361-4EC7-A4AA-B9DD249B84F8}"/>
      </w:docPartPr>
      <w:docPartBody>
        <w:p w:rsidR="00B16435" w:rsidRDefault="00D36F6B" w:rsidP="00D36F6B">
          <w:pPr>
            <w:pStyle w:val="5558708099A74C03AB59E0AB961F31F6"/>
          </w:pPr>
          <w:r w:rsidRPr="004F77A6">
            <w:rPr>
              <w:rStyle w:val="PlaceholderText"/>
            </w:rPr>
            <w:t>C</w:t>
          </w:r>
          <w:r>
            <w:rPr>
              <w:rStyle w:val="PlaceholderText"/>
            </w:rPr>
            <w:t>lick and select your response</w:t>
          </w:r>
        </w:p>
      </w:docPartBody>
    </w:docPart>
    <w:docPart>
      <w:docPartPr>
        <w:name w:val="4B1CD806FB534AD7875E2DE7EACA80DF"/>
        <w:category>
          <w:name w:val="General"/>
          <w:gallery w:val="placeholder"/>
        </w:category>
        <w:types>
          <w:type w:val="bbPlcHdr"/>
        </w:types>
        <w:behaviors>
          <w:behavior w:val="content"/>
        </w:behaviors>
        <w:guid w:val="{0B248191-8D82-4585-95F1-CB94CDBF20DE}"/>
      </w:docPartPr>
      <w:docPartBody>
        <w:p w:rsidR="00B16435" w:rsidRDefault="00D36F6B" w:rsidP="00D36F6B">
          <w:pPr>
            <w:pStyle w:val="4B1CD806FB534AD7875E2DE7EACA80DF"/>
          </w:pPr>
          <w:r w:rsidRPr="004F77A6">
            <w:rPr>
              <w:rStyle w:val="PlaceholderText"/>
            </w:rPr>
            <w:t xml:space="preserve">Click </w:t>
          </w:r>
          <w:r>
            <w:rPr>
              <w:rStyle w:val="PlaceholderText"/>
            </w:rPr>
            <w:t>and insert the rationale for your response</w:t>
          </w:r>
        </w:p>
      </w:docPartBody>
    </w:docPart>
    <w:docPart>
      <w:docPartPr>
        <w:name w:val="ECFB77DE4CA34B12913B167F61FF930B"/>
        <w:category>
          <w:name w:val="General"/>
          <w:gallery w:val="placeholder"/>
        </w:category>
        <w:types>
          <w:type w:val="bbPlcHdr"/>
        </w:types>
        <w:behaviors>
          <w:behavior w:val="content"/>
        </w:behaviors>
        <w:guid w:val="{B3D408E1-7CEC-411C-90BE-5B521D278FD3}"/>
      </w:docPartPr>
      <w:docPartBody>
        <w:p w:rsidR="00B16435" w:rsidRDefault="00D36F6B" w:rsidP="00D36F6B">
          <w:pPr>
            <w:pStyle w:val="ECFB77DE4CA34B12913B167F61FF930B"/>
          </w:pPr>
          <w:r w:rsidRPr="004F77A6">
            <w:rPr>
              <w:rStyle w:val="PlaceholderText"/>
            </w:rPr>
            <w:t>C</w:t>
          </w:r>
          <w:r>
            <w:rPr>
              <w:rStyle w:val="PlaceholderText"/>
            </w:rPr>
            <w:t>lick and select your response</w:t>
          </w:r>
        </w:p>
      </w:docPartBody>
    </w:docPart>
    <w:docPart>
      <w:docPartPr>
        <w:name w:val="009CE8F249404871AEFD144778A9159E"/>
        <w:category>
          <w:name w:val="General"/>
          <w:gallery w:val="placeholder"/>
        </w:category>
        <w:types>
          <w:type w:val="bbPlcHdr"/>
        </w:types>
        <w:behaviors>
          <w:behavior w:val="content"/>
        </w:behaviors>
        <w:guid w:val="{DFC1BE3D-5737-4AEF-B368-B56F4001505C}"/>
      </w:docPartPr>
      <w:docPartBody>
        <w:p w:rsidR="00B16435" w:rsidRDefault="00D36F6B" w:rsidP="00D36F6B">
          <w:pPr>
            <w:pStyle w:val="009CE8F249404871AEFD144778A9159E"/>
          </w:pPr>
          <w:r w:rsidRPr="004F77A6">
            <w:rPr>
              <w:rStyle w:val="PlaceholderText"/>
            </w:rPr>
            <w:t xml:space="preserve">Click </w:t>
          </w:r>
          <w:r>
            <w:rPr>
              <w:rStyle w:val="PlaceholderText"/>
            </w:rPr>
            <w:t>and insert the rationale for your response</w:t>
          </w:r>
        </w:p>
      </w:docPartBody>
    </w:docPart>
    <w:docPart>
      <w:docPartPr>
        <w:name w:val="10B5D27E4E4A4786A6E256C5569F1DA0"/>
        <w:category>
          <w:name w:val="General"/>
          <w:gallery w:val="placeholder"/>
        </w:category>
        <w:types>
          <w:type w:val="bbPlcHdr"/>
        </w:types>
        <w:behaviors>
          <w:behavior w:val="content"/>
        </w:behaviors>
        <w:guid w:val="{F23B03E6-9DFF-4020-8DF3-9298FB716B2E}"/>
      </w:docPartPr>
      <w:docPartBody>
        <w:p w:rsidR="00B16435" w:rsidRDefault="00D36F6B" w:rsidP="00D36F6B">
          <w:pPr>
            <w:pStyle w:val="10B5D27E4E4A4786A6E256C5569F1DA0"/>
          </w:pPr>
          <w:r w:rsidRPr="004F77A6">
            <w:rPr>
              <w:rStyle w:val="PlaceholderText"/>
            </w:rPr>
            <w:t xml:space="preserve">Click </w:t>
          </w:r>
          <w:r>
            <w:rPr>
              <w:rStyle w:val="PlaceholderText"/>
            </w:rPr>
            <w:t>and insert any further comments</w:t>
          </w:r>
        </w:p>
      </w:docPartBody>
    </w:docPart>
    <w:docPart>
      <w:docPartPr>
        <w:name w:val="1D51C41E7A7B44CEA2C39723589366EE"/>
        <w:category>
          <w:name w:val="General"/>
          <w:gallery w:val="placeholder"/>
        </w:category>
        <w:types>
          <w:type w:val="bbPlcHdr"/>
        </w:types>
        <w:behaviors>
          <w:behavior w:val="content"/>
        </w:behaviors>
        <w:guid w:val="{EE21CE5D-DF7E-4CCF-8A0A-D3FB3DFA7965}"/>
      </w:docPartPr>
      <w:docPartBody>
        <w:p w:rsidR="00B16435" w:rsidRDefault="00D36F6B" w:rsidP="00D36F6B">
          <w:pPr>
            <w:pStyle w:val="1D51C41E7A7B44CEA2C39723589366EE"/>
          </w:pPr>
          <w:r w:rsidRPr="004F77A6">
            <w:rPr>
              <w:rStyle w:val="PlaceholderText"/>
            </w:rPr>
            <w:t>C</w:t>
          </w:r>
          <w:r>
            <w:rPr>
              <w:rStyle w:val="PlaceholderText"/>
            </w:rPr>
            <w:t>lick and select your response</w:t>
          </w:r>
        </w:p>
      </w:docPartBody>
    </w:docPart>
    <w:docPart>
      <w:docPartPr>
        <w:name w:val="023EAAB6A2004C9CB5BD98BFF8B2E68E"/>
        <w:category>
          <w:name w:val="General"/>
          <w:gallery w:val="placeholder"/>
        </w:category>
        <w:types>
          <w:type w:val="bbPlcHdr"/>
        </w:types>
        <w:behaviors>
          <w:behavior w:val="content"/>
        </w:behaviors>
        <w:guid w:val="{EEB38CC4-26A2-477E-A803-150AF9569869}"/>
      </w:docPartPr>
      <w:docPartBody>
        <w:p w:rsidR="00B16435" w:rsidRDefault="00D36F6B" w:rsidP="00D36F6B">
          <w:pPr>
            <w:pStyle w:val="023EAAB6A2004C9CB5BD98BFF8B2E68E"/>
          </w:pPr>
          <w:r w:rsidRPr="004F77A6">
            <w:rPr>
              <w:rStyle w:val="PlaceholderText"/>
            </w:rPr>
            <w:t xml:space="preserve">Click </w:t>
          </w:r>
          <w:r>
            <w:rPr>
              <w:rStyle w:val="PlaceholderText"/>
            </w:rPr>
            <w:t>and insert the rationale for your response</w:t>
          </w:r>
        </w:p>
      </w:docPartBody>
    </w:docPart>
    <w:docPart>
      <w:docPartPr>
        <w:name w:val="1AEF98606FE04639BDF2C5CEABFA6C3B"/>
        <w:category>
          <w:name w:val="General"/>
          <w:gallery w:val="placeholder"/>
        </w:category>
        <w:types>
          <w:type w:val="bbPlcHdr"/>
        </w:types>
        <w:behaviors>
          <w:behavior w:val="content"/>
        </w:behaviors>
        <w:guid w:val="{92FC7ACE-6BB9-43AF-873E-DCADE6A4D385}"/>
      </w:docPartPr>
      <w:docPartBody>
        <w:p w:rsidR="00B16435" w:rsidRDefault="00D36F6B" w:rsidP="00D36F6B">
          <w:pPr>
            <w:pStyle w:val="1AEF98606FE04639BDF2C5CEABFA6C3B"/>
          </w:pPr>
          <w:r w:rsidRPr="004F77A6">
            <w:rPr>
              <w:rStyle w:val="PlaceholderText"/>
            </w:rPr>
            <w:t xml:space="preserve">Click </w:t>
          </w:r>
          <w:r>
            <w:rPr>
              <w:rStyle w:val="PlaceholderText"/>
            </w:rPr>
            <w:t>and insert any further comments</w:t>
          </w:r>
        </w:p>
      </w:docPartBody>
    </w:docPart>
    <w:docPart>
      <w:docPartPr>
        <w:name w:val="78D7B99129B2439DAB99BDE4B493AF25"/>
        <w:category>
          <w:name w:val="General"/>
          <w:gallery w:val="placeholder"/>
        </w:category>
        <w:types>
          <w:type w:val="bbPlcHdr"/>
        </w:types>
        <w:behaviors>
          <w:behavior w:val="content"/>
        </w:behaviors>
        <w:guid w:val="{ABBF8801-30F0-43FC-A25E-14803B09020F}"/>
      </w:docPartPr>
      <w:docPartBody>
        <w:p w:rsidR="00B16435" w:rsidRDefault="00B16435" w:rsidP="00B16435">
          <w:pPr>
            <w:pStyle w:val="78D7B99129B2439DAB99BDE4B493AF25"/>
          </w:pPr>
          <w:r w:rsidRPr="004F77A6">
            <w:rPr>
              <w:rStyle w:val="PlaceholderText"/>
            </w:rPr>
            <w:t>C</w:t>
          </w:r>
          <w:r>
            <w:rPr>
              <w:rStyle w:val="PlaceholderText"/>
            </w:rPr>
            <w:t>lick and select your response</w:t>
          </w:r>
        </w:p>
      </w:docPartBody>
    </w:docPart>
    <w:docPart>
      <w:docPartPr>
        <w:name w:val="B0C4215ACEE0464F871EFE42B33EE854"/>
        <w:category>
          <w:name w:val="General"/>
          <w:gallery w:val="placeholder"/>
        </w:category>
        <w:types>
          <w:type w:val="bbPlcHdr"/>
        </w:types>
        <w:behaviors>
          <w:behavior w:val="content"/>
        </w:behaviors>
        <w:guid w:val="{206B408D-16CE-428E-A35C-C2765C94277A}"/>
      </w:docPartPr>
      <w:docPartBody>
        <w:p w:rsidR="00B16435" w:rsidRDefault="00B16435" w:rsidP="00B16435">
          <w:pPr>
            <w:pStyle w:val="B0C4215ACEE0464F871EFE42B33EE854"/>
          </w:pPr>
          <w:r w:rsidRPr="004F77A6">
            <w:rPr>
              <w:rStyle w:val="PlaceholderText"/>
            </w:rPr>
            <w:t xml:space="preserve">Click </w:t>
          </w:r>
          <w:r>
            <w:rPr>
              <w:rStyle w:val="PlaceholderText"/>
            </w:rPr>
            <w:t>and insert the rationale for your response</w:t>
          </w:r>
        </w:p>
      </w:docPartBody>
    </w:docPart>
    <w:docPart>
      <w:docPartPr>
        <w:name w:val="F30DEAE233D340D593DD140581C4D8CC"/>
        <w:category>
          <w:name w:val="General"/>
          <w:gallery w:val="placeholder"/>
        </w:category>
        <w:types>
          <w:type w:val="bbPlcHdr"/>
        </w:types>
        <w:behaviors>
          <w:behavior w:val="content"/>
        </w:behaviors>
        <w:guid w:val="{BC5309BB-7752-41CC-AFE5-01E4537B6BE3}"/>
      </w:docPartPr>
      <w:docPartBody>
        <w:p w:rsidR="00B16435" w:rsidRDefault="00B16435" w:rsidP="00B16435">
          <w:pPr>
            <w:pStyle w:val="F30DEAE233D340D593DD140581C4D8CC"/>
          </w:pPr>
          <w:r w:rsidRPr="004F77A6">
            <w:rPr>
              <w:rStyle w:val="PlaceholderText"/>
            </w:rPr>
            <w:t>C</w:t>
          </w:r>
          <w:r>
            <w:rPr>
              <w:rStyle w:val="PlaceholderText"/>
            </w:rPr>
            <w:t>lick and select your response</w:t>
          </w:r>
        </w:p>
      </w:docPartBody>
    </w:docPart>
    <w:docPart>
      <w:docPartPr>
        <w:name w:val="19B15A7754BC4A85B531959CB9B80981"/>
        <w:category>
          <w:name w:val="General"/>
          <w:gallery w:val="placeholder"/>
        </w:category>
        <w:types>
          <w:type w:val="bbPlcHdr"/>
        </w:types>
        <w:behaviors>
          <w:behavior w:val="content"/>
        </w:behaviors>
        <w:guid w:val="{365EDC15-B3BE-4B1C-910A-990D416E43C5}"/>
      </w:docPartPr>
      <w:docPartBody>
        <w:p w:rsidR="00B16435" w:rsidRDefault="00B16435" w:rsidP="00B16435">
          <w:pPr>
            <w:pStyle w:val="19B15A7754BC4A85B531959CB9B80981"/>
          </w:pPr>
          <w:r w:rsidRPr="004F77A6">
            <w:rPr>
              <w:rStyle w:val="PlaceholderText"/>
            </w:rPr>
            <w:t xml:space="preserve">Click </w:t>
          </w:r>
          <w:r>
            <w:rPr>
              <w:rStyle w:val="PlaceholderText"/>
            </w:rPr>
            <w:t>and insert the rationale for your response</w:t>
          </w:r>
        </w:p>
      </w:docPartBody>
    </w:docPart>
    <w:docPart>
      <w:docPartPr>
        <w:name w:val="96EE6BDDEA014707BF18E280D679E7AA"/>
        <w:category>
          <w:name w:val="General"/>
          <w:gallery w:val="placeholder"/>
        </w:category>
        <w:types>
          <w:type w:val="bbPlcHdr"/>
        </w:types>
        <w:behaviors>
          <w:behavior w:val="content"/>
        </w:behaviors>
        <w:guid w:val="{A7229D07-F16E-4E9E-9484-C59758311E57}"/>
      </w:docPartPr>
      <w:docPartBody>
        <w:p w:rsidR="00B16435" w:rsidRDefault="00B16435" w:rsidP="00B16435">
          <w:pPr>
            <w:pStyle w:val="96EE6BDDEA014707BF18E280D679E7AA"/>
          </w:pPr>
          <w:r w:rsidRPr="004F77A6">
            <w:rPr>
              <w:rStyle w:val="PlaceholderText"/>
            </w:rPr>
            <w:t xml:space="preserve">Click </w:t>
          </w:r>
          <w:r>
            <w:rPr>
              <w:rStyle w:val="PlaceholderText"/>
            </w:rPr>
            <w:t>and insert the rationale for your response</w:t>
          </w:r>
        </w:p>
      </w:docPartBody>
    </w:docPart>
    <w:docPart>
      <w:docPartPr>
        <w:name w:val="2BDA1DB4022E4263AB67E62F497EE368"/>
        <w:category>
          <w:name w:val="General"/>
          <w:gallery w:val="placeholder"/>
        </w:category>
        <w:types>
          <w:type w:val="bbPlcHdr"/>
        </w:types>
        <w:behaviors>
          <w:behavior w:val="content"/>
        </w:behaviors>
        <w:guid w:val="{B632C8B5-3718-4162-ADFD-DA8D60499CCD}"/>
      </w:docPartPr>
      <w:docPartBody>
        <w:p w:rsidR="00000000" w:rsidRDefault="00F75F44" w:rsidP="00F75F44">
          <w:pPr>
            <w:pStyle w:val="2BDA1DB4022E4263AB67E62F497EE368"/>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59A"/>
    <w:rsid w:val="00143A9A"/>
    <w:rsid w:val="001954DC"/>
    <w:rsid w:val="001A482F"/>
    <w:rsid w:val="001B02F1"/>
    <w:rsid w:val="003D0884"/>
    <w:rsid w:val="00430DBB"/>
    <w:rsid w:val="004819C0"/>
    <w:rsid w:val="00502E11"/>
    <w:rsid w:val="00664600"/>
    <w:rsid w:val="006D7BC4"/>
    <w:rsid w:val="009931E4"/>
    <w:rsid w:val="00A36576"/>
    <w:rsid w:val="00B16435"/>
    <w:rsid w:val="00BC2343"/>
    <w:rsid w:val="00D1359A"/>
    <w:rsid w:val="00D36F6B"/>
    <w:rsid w:val="00D5490E"/>
    <w:rsid w:val="00EA6AFF"/>
    <w:rsid w:val="00F75F44"/>
    <w:rsid w:val="00FC2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5F44"/>
    <w:rPr>
      <w:color w:val="808080"/>
    </w:rPr>
  </w:style>
  <w:style w:type="paragraph" w:customStyle="1" w:styleId="4F07D25082AB4C04B36001443906C18E">
    <w:name w:val="4F07D25082AB4C04B36001443906C18E"/>
    <w:rsid w:val="00B16435"/>
    <w:pPr>
      <w:spacing w:line="278" w:lineRule="auto"/>
    </w:pPr>
    <w:rPr>
      <w:sz w:val="24"/>
      <w:szCs w:val="24"/>
    </w:rPr>
  </w:style>
  <w:style w:type="paragraph" w:customStyle="1" w:styleId="01B9A6A6124D492FB7FEA94C360BDD80">
    <w:name w:val="01B9A6A6124D492FB7FEA94C360BDD80"/>
    <w:rsid w:val="00B16435"/>
    <w:pPr>
      <w:spacing w:line="278" w:lineRule="auto"/>
    </w:pPr>
    <w:rPr>
      <w:sz w:val="24"/>
      <w:szCs w:val="24"/>
    </w:rPr>
  </w:style>
  <w:style w:type="paragraph" w:customStyle="1" w:styleId="78D7B99129B2439DAB99BDE4B493AF25">
    <w:name w:val="78D7B99129B2439DAB99BDE4B493AF25"/>
    <w:rsid w:val="00B16435"/>
    <w:pPr>
      <w:spacing w:line="278" w:lineRule="auto"/>
    </w:pPr>
    <w:rPr>
      <w:sz w:val="24"/>
      <w:szCs w:val="24"/>
    </w:rPr>
  </w:style>
  <w:style w:type="paragraph" w:customStyle="1" w:styleId="B0C4215ACEE0464F871EFE42B33EE854">
    <w:name w:val="B0C4215ACEE0464F871EFE42B33EE854"/>
    <w:rsid w:val="00B16435"/>
    <w:pPr>
      <w:spacing w:line="278" w:lineRule="auto"/>
    </w:pPr>
    <w:rPr>
      <w:sz w:val="24"/>
      <w:szCs w:val="24"/>
    </w:rPr>
  </w:style>
  <w:style w:type="paragraph" w:customStyle="1" w:styleId="8472A059864D45BDBE419E59A4C96643">
    <w:name w:val="8472A059864D45BDBE419E59A4C96643"/>
    <w:rsid w:val="00B16435"/>
    <w:pPr>
      <w:spacing w:line="278" w:lineRule="auto"/>
    </w:pPr>
    <w:rPr>
      <w:sz w:val="24"/>
      <w:szCs w:val="24"/>
    </w:rPr>
  </w:style>
  <w:style w:type="paragraph" w:customStyle="1" w:styleId="63C1E52498FC43E6A7169935EB26574D">
    <w:name w:val="63C1E52498FC43E6A7169935EB26574D"/>
    <w:rsid w:val="00B16435"/>
    <w:pPr>
      <w:spacing w:line="278" w:lineRule="auto"/>
    </w:pPr>
    <w:rPr>
      <w:sz w:val="24"/>
      <w:szCs w:val="24"/>
    </w:rPr>
  </w:style>
  <w:style w:type="paragraph" w:customStyle="1" w:styleId="C70CF49E9D1F455DBEB2C82E9664ADB8">
    <w:name w:val="C70CF49E9D1F455DBEB2C82E9664ADB8"/>
    <w:rsid w:val="00B16435"/>
    <w:pPr>
      <w:spacing w:line="278" w:lineRule="auto"/>
    </w:pPr>
    <w:rPr>
      <w:sz w:val="24"/>
      <w:szCs w:val="24"/>
    </w:rPr>
  </w:style>
  <w:style w:type="paragraph" w:customStyle="1" w:styleId="412592D23E814EA5820F635FDE115A20">
    <w:name w:val="412592D23E814EA5820F635FDE115A20"/>
    <w:rsid w:val="00B16435"/>
    <w:pPr>
      <w:spacing w:line="278" w:lineRule="auto"/>
    </w:pPr>
    <w:rPr>
      <w:sz w:val="24"/>
      <w:szCs w:val="24"/>
    </w:rPr>
  </w:style>
  <w:style w:type="paragraph" w:customStyle="1" w:styleId="F30DEAE233D340D593DD140581C4D8CC">
    <w:name w:val="F30DEAE233D340D593DD140581C4D8CC"/>
    <w:rsid w:val="00B16435"/>
    <w:pPr>
      <w:spacing w:line="278" w:lineRule="auto"/>
    </w:pPr>
    <w:rPr>
      <w:sz w:val="24"/>
      <w:szCs w:val="24"/>
    </w:rPr>
  </w:style>
  <w:style w:type="paragraph" w:customStyle="1" w:styleId="19B15A7754BC4A85B531959CB9B80981">
    <w:name w:val="19B15A7754BC4A85B531959CB9B80981"/>
    <w:rsid w:val="00B16435"/>
    <w:pPr>
      <w:spacing w:line="278" w:lineRule="auto"/>
    </w:pPr>
    <w:rPr>
      <w:sz w:val="24"/>
      <w:szCs w:val="24"/>
    </w:rPr>
  </w:style>
  <w:style w:type="paragraph" w:customStyle="1" w:styleId="4C71A628B6934E789749A0B4288A185F">
    <w:name w:val="4C71A628B6934E789749A0B4288A185F"/>
    <w:rsid w:val="00B16435"/>
    <w:pPr>
      <w:spacing w:line="278" w:lineRule="auto"/>
    </w:pPr>
    <w:rPr>
      <w:sz w:val="24"/>
      <w:szCs w:val="24"/>
    </w:rPr>
  </w:style>
  <w:style w:type="paragraph" w:customStyle="1" w:styleId="96EE6BDDEA014707BF18E280D679E7AA">
    <w:name w:val="96EE6BDDEA014707BF18E280D679E7AA"/>
    <w:rsid w:val="00B16435"/>
    <w:pPr>
      <w:spacing w:line="278" w:lineRule="auto"/>
    </w:pPr>
    <w:rPr>
      <w:sz w:val="24"/>
      <w:szCs w:val="24"/>
    </w:rPr>
  </w:style>
  <w:style w:type="paragraph" w:customStyle="1" w:styleId="C52281D4DA544CABA8EF6BBBBB3BCBE23">
    <w:name w:val="C52281D4DA544CABA8EF6BBBBB3BCBE2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A9A7E8ECB03C4193A2A1AF2372CFCAD63">
    <w:name w:val="A9A7E8ECB03C4193A2A1AF2372CFCAD6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BA5874B41BC140F8A8A70DA357BCE9CD3">
    <w:name w:val="BA5874B41BC140F8A8A70DA357BCE9CD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14ED6868C08743368AA58DE765ABE60C3">
    <w:name w:val="14ED6868C08743368AA58DE765ABE60C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FB784B09138B433599D8936893FE2C5E3">
    <w:name w:val="FB784B09138B433599D8936893FE2C5E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3BD080CF0A884727BF9F0D584D5E93CD3">
    <w:name w:val="3BD080CF0A884727BF9F0D584D5E93CD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72F00ED4C43C49A2BE599528EB7C1B2D3">
    <w:name w:val="72F00ED4C43C49A2BE599528EB7C1B2D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EB963155239B46008D13CE496513DD5F3">
    <w:name w:val="EB963155239B46008D13CE496513DD5F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729CC04C8C024592A13A638FBBD265D83">
    <w:name w:val="729CC04C8C024592A13A638FBBD265D8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108BCA9EAD284087AD5A8211FB3E6D463">
    <w:name w:val="108BCA9EAD284087AD5A8211FB3E6D46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B4E6729AC9044DEC96C09A8CC7A56DE63">
    <w:name w:val="B4E6729AC9044DEC96C09A8CC7A56DE6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EA44B4F212864D2A9CB7895CE25061983">
    <w:name w:val="EA44B4F212864D2A9CB7895CE2506198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003D5AAE78DF437B9A6C434AD3AD080B3">
    <w:name w:val="003D5AAE78DF437B9A6C434AD3AD080B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4EAE418CF89E487A9458176C3306E9F33">
    <w:name w:val="4EAE418CF89E487A9458176C3306E9F3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1AAC5C3AB8EB416B943EB5BA5D9C00753">
    <w:name w:val="1AAC5C3AB8EB416B943EB5BA5D9C0075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BB88287162044D2D8AD750248BBD354B3">
    <w:name w:val="BB88287162044D2D8AD750248BBD354B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932857FB351A486DBA5F54AB0617F90F3">
    <w:name w:val="932857FB351A486DBA5F54AB0617F90F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FE80EE9A95934839AA8E1179A36752363">
    <w:name w:val="FE80EE9A95934839AA8E1179A3675236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58551C956986494391F061C51C64A60A3">
    <w:name w:val="58551C956986494391F061C51C64A60A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294D8D2490C8402CBE0672E71B51C24A3">
    <w:name w:val="294D8D2490C8402CBE0672E71B51C24A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90C4208629D5494AA191CC82837B766E3">
    <w:name w:val="90C4208629D5494AA191CC82837B766E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E6317181073A4E05BFE1E9F6EF662DB93">
    <w:name w:val="E6317181073A4E05BFE1E9F6EF662DB93"/>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DC68E64F425847549CFA9B1FDD8415312">
    <w:name w:val="DC68E64F425847549CFA9B1FDD8415312"/>
    <w:rsid w:val="009931E4"/>
    <w:pPr>
      <w:spacing w:before="40" w:after="80" w:line="288" w:lineRule="auto"/>
    </w:pPr>
    <w:rPr>
      <w:rFonts w:ascii="Arial" w:eastAsiaTheme="minorHAnsi" w:hAnsi="Arial"/>
      <w:color w:val="404040" w:themeColor="text1" w:themeTint="BF"/>
      <w:kern w:val="0"/>
      <w:sz w:val="20"/>
      <w:lang w:eastAsia="en-US"/>
      <w14:ligatures w14:val="none"/>
    </w:rPr>
  </w:style>
  <w:style w:type="paragraph" w:customStyle="1" w:styleId="C4961B0BC917479885603F5F5EF0BC23">
    <w:name w:val="C4961B0BC917479885603F5F5EF0BC23"/>
    <w:rsid w:val="00D5490E"/>
    <w:pPr>
      <w:spacing w:line="278" w:lineRule="auto"/>
    </w:pPr>
    <w:rPr>
      <w:sz w:val="24"/>
      <w:szCs w:val="24"/>
    </w:rPr>
  </w:style>
  <w:style w:type="paragraph" w:customStyle="1" w:styleId="7D9F14DE62B849E28CC9C93BF3611E47">
    <w:name w:val="7D9F14DE62B849E28CC9C93BF3611E47"/>
    <w:rsid w:val="00D5490E"/>
    <w:pPr>
      <w:spacing w:line="278" w:lineRule="auto"/>
    </w:pPr>
    <w:rPr>
      <w:sz w:val="24"/>
      <w:szCs w:val="24"/>
    </w:rPr>
  </w:style>
  <w:style w:type="paragraph" w:customStyle="1" w:styleId="A255DCEA5233492B8839851CD8777D66">
    <w:name w:val="A255DCEA5233492B8839851CD8777D66"/>
    <w:rsid w:val="00D36F6B"/>
    <w:pPr>
      <w:spacing w:line="278" w:lineRule="auto"/>
    </w:pPr>
    <w:rPr>
      <w:sz w:val="24"/>
      <w:szCs w:val="24"/>
    </w:rPr>
  </w:style>
  <w:style w:type="paragraph" w:customStyle="1" w:styleId="C930062D6894450DB8399AFDCF7E563E">
    <w:name w:val="C930062D6894450DB8399AFDCF7E563E"/>
    <w:rsid w:val="00D36F6B"/>
    <w:pPr>
      <w:spacing w:line="278" w:lineRule="auto"/>
    </w:pPr>
    <w:rPr>
      <w:sz w:val="24"/>
      <w:szCs w:val="24"/>
    </w:rPr>
  </w:style>
  <w:style w:type="paragraph" w:customStyle="1" w:styleId="31E5D49F1A4C40DDAACC196A6F61DE09">
    <w:name w:val="31E5D49F1A4C40DDAACC196A6F61DE09"/>
    <w:rsid w:val="00D36F6B"/>
    <w:pPr>
      <w:spacing w:line="278" w:lineRule="auto"/>
    </w:pPr>
    <w:rPr>
      <w:sz w:val="24"/>
      <w:szCs w:val="24"/>
    </w:rPr>
  </w:style>
  <w:style w:type="paragraph" w:customStyle="1" w:styleId="159CFE21F7134D70B0BF2A1B4BF8AC28">
    <w:name w:val="159CFE21F7134D70B0BF2A1B4BF8AC28"/>
    <w:rsid w:val="00D36F6B"/>
    <w:pPr>
      <w:spacing w:line="278" w:lineRule="auto"/>
    </w:pPr>
    <w:rPr>
      <w:sz w:val="24"/>
      <w:szCs w:val="24"/>
    </w:rPr>
  </w:style>
  <w:style w:type="paragraph" w:customStyle="1" w:styleId="2718AFEC998D42CAA52488BA02C2B8C4">
    <w:name w:val="2718AFEC998D42CAA52488BA02C2B8C4"/>
    <w:rsid w:val="00D36F6B"/>
    <w:pPr>
      <w:spacing w:line="278" w:lineRule="auto"/>
    </w:pPr>
    <w:rPr>
      <w:sz w:val="24"/>
      <w:szCs w:val="24"/>
    </w:rPr>
  </w:style>
  <w:style w:type="paragraph" w:customStyle="1" w:styleId="8C8BDDCD423748EE9ECDAF786B39179A">
    <w:name w:val="8C8BDDCD423748EE9ECDAF786B39179A"/>
    <w:rsid w:val="00D36F6B"/>
    <w:pPr>
      <w:spacing w:line="278" w:lineRule="auto"/>
    </w:pPr>
    <w:rPr>
      <w:sz w:val="24"/>
      <w:szCs w:val="24"/>
    </w:rPr>
  </w:style>
  <w:style w:type="paragraph" w:customStyle="1" w:styleId="E2C2B6F86203481FBC77EA309C384F9C">
    <w:name w:val="E2C2B6F86203481FBC77EA309C384F9C"/>
    <w:rsid w:val="00D36F6B"/>
    <w:pPr>
      <w:spacing w:line="278" w:lineRule="auto"/>
    </w:pPr>
    <w:rPr>
      <w:sz w:val="24"/>
      <w:szCs w:val="24"/>
    </w:rPr>
  </w:style>
  <w:style w:type="paragraph" w:customStyle="1" w:styleId="3B8908D79AB74CD485730E0B722CFE39">
    <w:name w:val="3B8908D79AB74CD485730E0B722CFE39"/>
    <w:rsid w:val="00D36F6B"/>
    <w:pPr>
      <w:spacing w:line="278" w:lineRule="auto"/>
    </w:pPr>
    <w:rPr>
      <w:sz w:val="24"/>
      <w:szCs w:val="24"/>
    </w:rPr>
  </w:style>
  <w:style w:type="paragraph" w:customStyle="1" w:styleId="F5D8A34C70934C618CE4A5A15146D96A">
    <w:name w:val="F5D8A34C70934C618CE4A5A15146D96A"/>
    <w:rsid w:val="00D36F6B"/>
    <w:pPr>
      <w:spacing w:line="278" w:lineRule="auto"/>
    </w:pPr>
    <w:rPr>
      <w:sz w:val="24"/>
      <w:szCs w:val="24"/>
    </w:rPr>
  </w:style>
  <w:style w:type="paragraph" w:customStyle="1" w:styleId="7E1F235DF6BA4F01AF0EE64DC74988AC">
    <w:name w:val="7E1F235DF6BA4F01AF0EE64DC74988AC"/>
    <w:rsid w:val="00D36F6B"/>
    <w:pPr>
      <w:spacing w:line="278" w:lineRule="auto"/>
    </w:pPr>
    <w:rPr>
      <w:sz w:val="24"/>
      <w:szCs w:val="24"/>
    </w:rPr>
  </w:style>
  <w:style w:type="paragraph" w:customStyle="1" w:styleId="E2F28FF5D73E4F1ABF2B4E3B1A731F41">
    <w:name w:val="E2F28FF5D73E4F1ABF2B4E3B1A731F41"/>
    <w:rsid w:val="00D36F6B"/>
    <w:pPr>
      <w:spacing w:line="278" w:lineRule="auto"/>
    </w:pPr>
    <w:rPr>
      <w:sz w:val="24"/>
      <w:szCs w:val="24"/>
    </w:rPr>
  </w:style>
  <w:style w:type="paragraph" w:customStyle="1" w:styleId="545775DC8AD34FA58DD00E892CE51B5A">
    <w:name w:val="545775DC8AD34FA58DD00E892CE51B5A"/>
    <w:rsid w:val="00D36F6B"/>
    <w:pPr>
      <w:spacing w:line="278" w:lineRule="auto"/>
    </w:pPr>
    <w:rPr>
      <w:sz w:val="24"/>
      <w:szCs w:val="24"/>
    </w:rPr>
  </w:style>
  <w:style w:type="paragraph" w:customStyle="1" w:styleId="A40BA8A621AC4FE5AA16D8379E1C318F">
    <w:name w:val="A40BA8A621AC4FE5AA16D8379E1C318F"/>
    <w:rsid w:val="00D36F6B"/>
    <w:pPr>
      <w:spacing w:line="278" w:lineRule="auto"/>
    </w:pPr>
    <w:rPr>
      <w:sz w:val="24"/>
      <w:szCs w:val="24"/>
    </w:rPr>
  </w:style>
  <w:style w:type="paragraph" w:customStyle="1" w:styleId="EBED8112745E46B1BBB367524E37D0A8">
    <w:name w:val="EBED8112745E46B1BBB367524E37D0A8"/>
    <w:rsid w:val="00D36F6B"/>
    <w:pPr>
      <w:spacing w:line="278" w:lineRule="auto"/>
    </w:pPr>
    <w:rPr>
      <w:sz w:val="24"/>
      <w:szCs w:val="24"/>
    </w:rPr>
  </w:style>
  <w:style w:type="paragraph" w:customStyle="1" w:styleId="ADEF1830E79A4EDB8263913BD9AA4777">
    <w:name w:val="ADEF1830E79A4EDB8263913BD9AA4777"/>
    <w:rsid w:val="00D36F6B"/>
    <w:pPr>
      <w:spacing w:line="278" w:lineRule="auto"/>
    </w:pPr>
    <w:rPr>
      <w:sz w:val="24"/>
      <w:szCs w:val="24"/>
    </w:rPr>
  </w:style>
  <w:style w:type="paragraph" w:customStyle="1" w:styleId="41F83728FE1F4FC1B14152153FE2DBC5">
    <w:name w:val="41F83728FE1F4FC1B14152153FE2DBC5"/>
    <w:rsid w:val="00D36F6B"/>
    <w:pPr>
      <w:spacing w:line="278" w:lineRule="auto"/>
    </w:pPr>
    <w:rPr>
      <w:sz w:val="24"/>
      <w:szCs w:val="24"/>
    </w:rPr>
  </w:style>
  <w:style w:type="paragraph" w:customStyle="1" w:styleId="5558708099A74C03AB59E0AB961F31F6">
    <w:name w:val="5558708099A74C03AB59E0AB961F31F6"/>
    <w:rsid w:val="00D36F6B"/>
    <w:pPr>
      <w:spacing w:line="278" w:lineRule="auto"/>
    </w:pPr>
    <w:rPr>
      <w:sz w:val="24"/>
      <w:szCs w:val="24"/>
    </w:rPr>
  </w:style>
  <w:style w:type="paragraph" w:customStyle="1" w:styleId="4B1CD806FB534AD7875E2DE7EACA80DF">
    <w:name w:val="4B1CD806FB534AD7875E2DE7EACA80DF"/>
    <w:rsid w:val="00D36F6B"/>
    <w:pPr>
      <w:spacing w:line="278" w:lineRule="auto"/>
    </w:pPr>
    <w:rPr>
      <w:sz w:val="24"/>
      <w:szCs w:val="24"/>
    </w:rPr>
  </w:style>
  <w:style w:type="paragraph" w:customStyle="1" w:styleId="ECFB77DE4CA34B12913B167F61FF930B">
    <w:name w:val="ECFB77DE4CA34B12913B167F61FF930B"/>
    <w:rsid w:val="00D36F6B"/>
    <w:pPr>
      <w:spacing w:line="278" w:lineRule="auto"/>
    </w:pPr>
    <w:rPr>
      <w:sz w:val="24"/>
      <w:szCs w:val="24"/>
    </w:rPr>
  </w:style>
  <w:style w:type="paragraph" w:customStyle="1" w:styleId="009CE8F249404871AEFD144778A9159E">
    <w:name w:val="009CE8F249404871AEFD144778A9159E"/>
    <w:rsid w:val="00D36F6B"/>
    <w:pPr>
      <w:spacing w:line="278" w:lineRule="auto"/>
    </w:pPr>
    <w:rPr>
      <w:sz w:val="24"/>
      <w:szCs w:val="24"/>
    </w:rPr>
  </w:style>
  <w:style w:type="paragraph" w:customStyle="1" w:styleId="10B5D27E4E4A4786A6E256C5569F1DA0">
    <w:name w:val="10B5D27E4E4A4786A6E256C5569F1DA0"/>
    <w:rsid w:val="00D36F6B"/>
    <w:pPr>
      <w:spacing w:line="278" w:lineRule="auto"/>
    </w:pPr>
    <w:rPr>
      <w:sz w:val="24"/>
      <w:szCs w:val="24"/>
    </w:rPr>
  </w:style>
  <w:style w:type="paragraph" w:customStyle="1" w:styleId="1D51C41E7A7B44CEA2C39723589366EE">
    <w:name w:val="1D51C41E7A7B44CEA2C39723589366EE"/>
    <w:rsid w:val="00D36F6B"/>
    <w:pPr>
      <w:spacing w:line="278" w:lineRule="auto"/>
    </w:pPr>
    <w:rPr>
      <w:sz w:val="24"/>
      <w:szCs w:val="24"/>
    </w:rPr>
  </w:style>
  <w:style w:type="paragraph" w:customStyle="1" w:styleId="023EAAB6A2004C9CB5BD98BFF8B2E68E">
    <w:name w:val="023EAAB6A2004C9CB5BD98BFF8B2E68E"/>
    <w:rsid w:val="00D36F6B"/>
    <w:pPr>
      <w:spacing w:line="278" w:lineRule="auto"/>
    </w:pPr>
    <w:rPr>
      <w:sz w:val="24"/>
      <w:szCs w:val="24"/>
    </w:rPr>
  </w:style>
  <w:style w:type="paragraph" w:customStyle="1" w:styleId="1AEF98606FE04639BDF2C5CEABFA6C3B">
    <w:name w:val="1AEF98606FE04639BDF2C5CEABFA6C3B"/>
    <w:rsid w:val="00D36F6B"/>
    <w:pPr>
      <w:spacing w:line="278" w:lineRule="auto"/>
    </w:pPr>
    <w:rPr>
      <w:sz w:val="24"/>
      <w:szCs w:val="24"/>
    </w:rPr>
  </w:style>
  <w:style w:type="paragraph" w:customStyle="1" w:styleId="2BDA1DB4022E4263AB67E62F497EE368">
    <w:name w:val="2BDA1DB4022E4263AB67E62F497EE368"/>
    <w:rsid w:val="00F75F4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F5C59A66-C760-4FD5-A1D6-A862CC955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335</TotalTime>
  <Pages>13</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15767</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4325384</vt:i4>
      </vt:variant>
      <vt:variant>
        <vt:i4>0</vt:i4>
      </vt:variant>
      <vt:variant>
        <vt:i4>0</vt:i4>
      </vt:variant>
      <vt:variant>
        <vt:i4>5</vt:i4>
      </vt:variant>
      <vt:variant>
        <vt:lpwstr>https://smartenergycodecompany.co.uk/modifications/managing-sec-obligations-and-the-consumer-s-right-to-refuse-a-smart-meter/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Giblin</dc:creator>
  <cp:keywords/>
  <dc:description/>
  <cp:lastModifiedBy>Ben Giblin</cp:lastModifiedBy>
  <cp:revision>108</cp:revision>
  <cp:lastPrinted>2018-06-08T18:24:00Z</cp:lastPrinted>
  <dcterms:created xsi:type="dcterms:W3CDTF">2025-08-18T21:56:00Z</dcterms:created>
  <dcterms:modified xsi:type="dcterms:W3CDTF">2025-08-20T11:16:00Z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ediaServiceImageTags">
    <vt:lpwstr/>
  </property>
  <property fmtid="{D5CDD505-2E9C-101B-9397-08002B2CF9AE}" pid="5" name="MSIP_Label_2d7f055f-5347-41d4-8cbe-c035e83f4f3c_Enabled">
    <vt:lpwstr>true</vt:lpwstr>
  </property>
  <property fmtid="{D5CDD505-2E9C-101B-9397-08002B2CF9AE}" pid="6" name="MSIP_Label_2d7f055f-5347-41d4-8cbe-c035e83f4f3c_SetDate">
    <vt:lpwstr>2025-08-18T13:56:30Z</vt:lpwstr>
  </property>
  <property fmtid="{D5CDD505-2E9C-101B-9397-08002B2CF9AE}" pid="7" name="MSIP_Label_2d7f055f-5347-41d4-8cbe-c035e83f4f3c_Method">
    <vt:lpwstr>Standard</vt:lpwstr>
  </property>
  <property fmtid="{D5CDD505-2E9C-101B-9397-08002B2CF9AE}" pid="8" name="MSIP_Label_2d7f055f-5347-41d4-8cbe-c035e83f4f3c_Name">
    <vt:lpwstr>defa4170-0d19-0005-0004-bc88714345d2</vt:lpwstr>
  </property>
  <property fmtid="{D5CDD505-2E9C-101B-9397-08002B2CF9AE}" pid="9" name="MSIP_Label_2d7f055f-5347-41d4-8cbe-c035e83f4f3c_SiteId">
    <vt:lpwstr>883dbbc0-a334-4b54-87cf-04fa94aeafb8</vt:lpwstr>
  </property>
  <property fmtid="{D5CDD505-2E9C-101B-9397-08002B2CF9AE}" pid="10" name="MSIP_Label_2d7f055f-5347-41d4-8cbe-c035e83f4f3c_ActionId">
    <vt:lpwstr>d34ee7cb-8693-48f3-8653-4fada6a50151</vt:lpwstr>
  </property>
  <property fmtid="{D5CDD505-2E9C-101B-9397-08002B2CF9AE}" pid="11" name="MSIP_Label_2d7f055f-5347-41d4-8cbe-c035e83f4f3c_ContentBits">
    <vt:lpwstr>0</vt:lpwstr>
  </property>
  <property fmtid="{D5CDD505-2E9C-101B-9397-08002B2CF9AE}" pid="12" name="MSIP_Label_2d7f055f-5347-41d4-8cbe-c035e83f4f3c_Tag">
    <vt:lpwstr>10, 3, 0, 1</vt:lpwstr>
  </property>
</Properties>
</file>